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B48F5" w14:textId="77777777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</w:p>
    <w:p w14:paraId="6D978920" w14:textId="102F5F49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6725C3">
        <w:rPr>
          <w:rFonts w:cs="Arial"/>
        </w:rPr>
        <w:t>4302-0020/2022-2</w:t>
      </w:r>
    </w:p>
    <w:p w14:paraId="69748DFA" w14:textId="14821DFA" w:rsidR="00F70030" w:rsidRPr="00D40CCB" w:rsidRDefault="00F70030" w:rsidP="00F70030">
      <w:pPr>
        <w:rPr>
          <w:rFonts w:cs="Arial"/>
        </w:rPr>
      </w:pPr>
      <w:r>
        <w:rPr>
          <w:rFonts w:cs="Arial"/>
        </w:rPr>
        <w:t>JN BR:</w:t>
      </w:r>
      <w:r w:rsidR="006725C3">
        <w:rPr>
          <w:rFonts w:cs="Arial"/>
        </w:rPr>
        <w:t xml:space="preserve"> 2022-213</w:t>
      </w:r>
    </w:p>
    <w:p w14:paraId="41C1E8FE" w14:textId="44D84E06" w:rsidR="00E85432" w:rsidRPr="00E85432" w:rsidRDefault="00E85432" w:rsidP="006101A2">
      <w:pPr>
        <w:jc w:val="both"/>
        <w:rPr>
          <w:rFonts w:cs="Arial"/>
        </w:rPr>
      </w:pPr>
    </w:p>
    <w:p w14:paraId="50781AA4" w14:textId="77777777" w:rsidR="00FE2C64" w:rsidRDefault="00FE2C64" w:rsidP="00287D0C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STROKOVNEGA NADZORNIKA </w:t>
      </w:r>
      <w:r w:rsidRPr="0074173E">
        <w:rPr>
          <w:rFonts w:cs="Arial"/>
          <w:b/>
          <w:u w:val="single"/>
        </w:rPr>
        <w:t>ZA GRADBENO – OBRTNIŠKA DELA</w:t>
      </w:r>
      <w:r>
        <w:rPr>
          <w:rFonts w:cs="Arial"/>
          <w:b/>
        </w:rPr>
        <w:t xml:space="preserve"> </w:t>
      </w:r>
    </w:p>
    <w:p w14:paraId="2F3845C8" w14:textId="40AD3932" w:rsidR="00287D0C" w:rsidRDefault="00FE2C64" w:rsidP="00287D0C">
      <w:pPr>
        <w:jc w:val="center"/>
        <w:rPr>
          <w:rFonts w:cs="Arial"/>
          <w:b/>
        </w:rPr>
      </w:pPr>
      <w:r w:rsidRPr="00FE2C64">
        <w:rPr>
          <w:rFonts w:cs="Arial"/>
          <w:b/>
          <w:u w:val="single"/>
        </w:rPr>
        <w:t>IN</w:t>
      </w:r>
      <w:r>
        <w:rPr>
          <w:rFonts w:cs="Arial"/>
          <w:b/>
        </w:rPr>
        <w:t xml:space="preserve"> </w:t>
      </w:r>
      <w:r w:rsidR="00164488">
        <w:rPr>
          <w:rFonts w:cs="Arial"/>
          <w:b/>
        </w:rPr>
        <w:t xml:space="preserve">SPISEK </w:t>
      </w:r>
      <w:r>
        <w:rPr>
          <w:rFonts w:cs="Arial"/>
          <w:b/>
        </w:rPr>
        <w:t xml:space="preserve">NJEGOVIH </w:t>
      </w:r>
      <w:r w:rsidR="00E85432">
        <w:rPr>
          <w:rFonts w:cs="Arial"/>
          <w:b/>
        </w:rPr>
        <w:t xml:space="preserve">VAŽNEJŠIH </w:t>
      </w:r>
      <w:r w:rsidR="00DB68BD">
        <w:rPr>
          <w:rFonts w:cs="Arial"/>
          <w:b/>
        </w:rPr>
        <w:t xml:space="preserve">IZVEDENIH </w:t>
      </w:r>
      <w:r w:rsidR="0040409C">
        <w:rPr>
          <w:rFonts w:cs="Arial"/>
          <w:b/>
        </w:rPr>
        <w:t>STORITEV</w:t>
      </w:r>
      <w:r w:rsidR="00164488" w:rsidRPr="0071168C">
        <w:rPr>
          <w:rFonts w:cs="Arial"/>
          <w:b/>
        </w:rPr>
        <w:t xml:space="preserve"> (</w:t>
      </w:r>
      <w:r w:rsidR="00525B8A" w:rsidRPr="0071168C">
        <w:rPr>
          <w:rFonts w:cs="Arial"/>
          <w:b/>
        </w:rPr>
        <w:t>REFERENC</w:t>
      </w:r>
      <w:r w:rsidR="00164488" w:rsidRPr="0071168C">
        <w:rPr>
          <w:rFonts w:cs="Arial"/>
          <w:b/>
        </w:rPr>
        <w:t>)</w:t>
      </w:r>
      <w:r w:rsidR="00E85432" w:rsidRPr="0071168C">
        <w:rPr>
          <w:rFonts w:cs="Arial"/>
          <w:b/>
        </w:rPr>
        <w:t xml:space="preserve"> </w:t>
      </w:r>
    </w:p>
    <w:p w14:paraId="47141FE8" w14:textId="41CB4C3B" w:rsidR="006101A2" w:rsidRPr="00E85432" w:rsidRDefault="00654388" w:rsidP="00287D0C">
      <w:pPr>
        <w:jc w:val="center"/>
        <w:rPr>
          <w:rFonts w:cs="Arial"/>
          <w:b/>
        </w:rPr>
      </w:pPr>
      <w:r>
        <w:rPr>
          <w:rFonts w:cs="Arial"/>
          <w:b/>
        </w:rPr>
        <w:t>(</w:t>
      </w:r>
      <w:r w:rsidRPr="00287D0C">
        <w:rPr>
          <w:rFonts w:cs="Arial"/>
          <w:b/>
          <w:u w:val="single"/>
        </w:rPr>
        <w:t>SKLOP 1</w:t>
      </w:r>
      <w:r>
        <w:rPr>
          <w:rFonts w:cs="Arial"/>
          <w:b/>
        </w:rPr>
        <w:t>)</w:t>
      </w:r>
    </w:p>
    <w:p w14:paraId="6A18D3A2" w14:textId="77777777" w:rsidR="006101A2" w:rsidRDefault="006101A2" w:rsidP="006101A2">
      <w:pPr>
        <w:tabs>
          <w:tab w:val="left" w:pos="1083"/>
        </w:tabs>
        <w:rPr>
          <w:rFonts w:cs="Arial"/>
        </w:rPr>
      </w:pPr>
    </w:p>
    <w:p w14:paraId="557BCB36" w14:textId="77777777" w:rsidR="007F23E7" w:rsidRPr="00E85432" w:rsidRDefault="007F23E7" w:rsidP="006101A2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5211"/>
      </w:tblGrid>
      <w:tr w:rsidR="00333F30" w14:paraId="33802397" w14:textId="77777777" w:rsidTr="00287D0C">
        <w:tc>
          <w:tcPr>
            <w:tcW w:w="4498" w:type="dxa"/>
          </w:tcPr>
          <w:p w14:paraId="092FBCE6" w14:textId="4495220C" w:rsidR="00333F30" w:rsidRDefault="00333F30" w:rsidP="0040409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Naziv sodelujočega podjetja pri katerem je oseba zaposlena</w:t>
            </w:r>
            <w:r w:rsidR="00287D0C">
              <w:rPr>
                <w:rFonts w:cs="Arial"/>
              </w:rPr>
              <w:t xml:space="preserve"> </w:t>
            </w:r>
            <w:r w:rsidR="00287D0C" w:rsidRPr="00287D0C">
              <w:rPr>
                <w:rFonts w:cs="Arial"/>
                <w:b/>
                <w:u w:val="single"/>
              </w:rPr>
              <w:t>ter</w:t>
            </w:r>
            <w:r w:rsidR="00287D0C">
              <w:rPr>
                <w:rFonts w:cs="Arial"/>
              </w:rPr>
              <w:t xml:space="preserve"> navedba ali je oseba zaposlena pri ponudniku, </w:t>
            </w:r>
            <w:proofErr w:type="spellStart"/>
            <w:r w:rsidR="00287D0C">
              <w:rPr>
                <w:rFonts w:cs="Arial"/>
              </w:rPr>
              <w:t>soponudniku</w:t>
            </w:r>
            <w:proofErr w:type="spellEnd"/>
            <w:r w:rsidR="00287D0C">
              <w:rPr>
                <w:rFonts w:cs="Arial"/>
              </w:rPr>
              <w:t xml:space="preserve"> ali podizvajalcu</w:t>
            </w:r>
            <w:r>
              <w:rPr>
                <w:rFonts w:cs="Arial"/>
              </w:rPr>
              <w:t>: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14:paraId="076E74B6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0917ED51" w14:textId="77777777" w:rsidTr="00287D0C">
        <w:tc>
          <w:tcPr>
            <w:tcW w:w="4498" w:type="dxa"/>
          </w:tcPr>
          <w:p w14:paraId="55E2178B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5DAE1878" w14:textId="77777777" w:rsidR="00333F30" w:rsidRDefault="00333F30" w:rsidP="0040409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</w:t>
            </w:r>
            <w:r w:rsidR="0040409C">
              <w:rPr>
                <w:rFonts w:cs="Arial"/>
              </w:rPr>
              <w:t>strokovnega nadzornika</w:t>
            </w:r>
            <w:r>
              <w:rPr>
                <w:rFonts w:cs="Arial"/>
              </w:rPr>
              <w:t>:</w:t>
            </w: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14:paraId="7AED9FC9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F70030" w14:paraId="7F25BBDD" w14:textId="77777777" w:rsidTr="00287D0C">
        <w:tc>
          <w:tcPr>
            <w:tcW w:w="4498" w:type="dxa"/>
          </w:tcPr>
          <w:p w14:paraId="0C953247" w14:textId="77777777" w:rsidR="00F70030" w:rsidRDefault="00F70030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52B68790" w14:textId="77777777" w:rsidR="00F70030" w:rsidRDefault="00F70030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>t. IZS</w:t>
            </w:r>
            <w:r>
              <w:rPr>
                <w:rFonts w:cs="Arial"/>
              </w:rPr>
              <w:t xml:space="preserve"> / ZAPS:</w:t>
            </w: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14:paraId="3F7B7AE0" w14:textId="77777777" w:rsidR="00F70030" w:rsidRDefault="00F70030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333F30" w14:paraId="3CC780CA" w14:textId="77777777" w:rsidTr="00287D0C">
        <w:tc>
          <w:tcPr>
            <w:tcW w:w="4498" w:type="dxa"/>
          </w:tcPr>
          <w:p w14:paraId="75F7E350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41D85851" w14:textId="6B01EF68" w:rsidR="00333F30" w:rsidRDefault="00F70030" w:rsidP="00333F30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Potrdila oz. dokumenti o usposobljenosti o </w:t>
            </w:r>
            <w:proofErr w:type="spellStart"/>
            <w:r>
              <w:rPr>
                <w:rFonts w:cs="Arial"/>
              </w:rPr>
              <w:t>protieksplozijski</w:t>
            </w:r>
            <w:proofErr w:type="spellEnd"/>
            <w:r>
              <w:rPr>
                <w:rFonts w:cs="Arial"/>
              </w:rPr>
              <w:t xml:space="preserve"> zaščiti </w:t>
            </w:r>
          </w:p>
        </w:tc>
        <w:tc>
          <w:tcPr>
            <w:tcW w:w="5211" w:type="dxa"/>
            <w:tcBorders>
              <w:top w:val="single" w:sz="4" w:space="0" w:color="auto"/>
            </w:tcBorders>
          </w:tcPr>
          <w:p w14:paraId="239580E9" w14:textId="77777777" w:rsidR="00333F30" w:rsidRDefault="00333F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66B31F49" w14:textId="77777777" w:rsidR="00F70030" w:rsidRDefault="00F70030" w:rsidP="00333F30">
            <w:pPr>
              <w:tabs>
                <w:tab w:val="left" w:pos="1083"/>
              </w:tabs>
              <w:rPr>
                <w:rFonts w:cs="Arial"/>
              </w:rPr>
            </w:pPr>
          </w:p>
          <w:p w14:paraId="23C0F6C4" w14:textId="20BF24D7" w:rsidR="00F70030" w:rsidRDefault="0074173E" w:rsidP="00333F30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-1263987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03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70030">
              <w:rPr>
                <w:rFonts w:cs="Arial"/>
              </w:rPr>
              <w:t xml:space="preserve">DA                                              </w:t>
            </w:r>
            <w:sdt>
              <w:sdtPr>
                <w:rPr>
                  <w:rFonts w:cs="Arial"/>
                </w:rPr>
                <w:id w:val="-1361586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0030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70030">
              <w:rPr>
                <w:rFonts w:cs="Arial"/>
              </w:rPr>
              <w:t>NE</w:t>
            </w:r>
          </w:p>
        </w:tc>
      </w:tr>
    </w:tbl>
    <w:p w14:paraId="7BFA63D9" w14:textId="77777777" w:rsidR="00333F30" w:rsidRDefault="00333F30" w:rsidP="00E71F4F">
      <w:pPr>
        <w:rPr>
          <w:rFonts w:cs="Arial"/>
        </w:rPr>
      </w:pPr>
    </w:p>
    <w:p w14:paraId="33902352" w14:textId="35DAA9EF" w:rsidR="00F70030" w:rsidRDefault="00F70030" w:rsidP="00F70030">
      <w:pPr>
        <w:jc w:val="both"/>
        <w:rPr>
          <w:rFonts w:cs="Arial"/>
        </w:rPr>
      </w:pPr>
      <w:r>
        <w:rPr>
          <w:rFonts w:cs="Arial"/>
        </w:rPr>
        <w:t xml:space="preserve">Prilagamo seznam referenc uspešno zaključenih storitev </w:t>
      </w:r>
      <w:r w:rsidR="00287D0C" w:rsidRPr="00287D0C">
        <w:rPr>
          <w:rFonts w:cs="Arial"/>
          <w:b/>
          <w:u w:val="single"/>
        </w:rPr>
        <w:t>in</w:t>
      </w:r>
      <w:r w:rsidR="00287D0C">
        <w:rPr>
          <w:rFonts w:cs="Arial"/>
        </w:rPr>
        <w:t xml:space="preserve"> dokazila </w:t>
      </w:r>
      <w:r>
        <w:rPr>
          <w:rFonts w:cs="Arial"/>
        </w:rPr>
        <w:t>skladno z zahtevami iz obrazca OBR – 2.06 (Pogoji za ugotavljanje sposobnosti in usposobljenosti ponudnika)</w:t>
      </w:r>
    </w:p>
    <w:tbl>
      <w:tblPr>
        <w:tblW w:w="1038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484"/>
        <w:gridCol w:w="1812"/>
        <w:gridCol w:w="1318"/>
        <w:gridCol w:w="1483"/>
        <w:gridCol w:w="2340"/>
        <w:gridCol w:w="1449"/>
      </w:tblGrid>
      <w:tr w:rsidR="00287D0C" w:rsidRPr="00E85432" w14:paraId="621B05A5" w14:textId="77777777" w:rsidTr="00287D0C">
        <w:trPr>
          <w:trHeight w:val="746"/>
        </w:trPr>
        <w:tc>
          <w:tcPr>
            <w:tcW w:w="494" w:type="dxa"/>
          </w:tcPr>
          <w:p w14:paraId="49B131B6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484" w:type="dxa"/>
          </w:tcPr>
          <w:p w14:paraId="2DCCF593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Naročnik oz. investitor (naziv, naslov)</w:t>
            </w:r>
          </w:p>
        </w:tc>
        <w:tc>
          <w:tcPr>
            <w:tcW w:w="1812" w:type="dxa"/>
          </w:tcPr>
          <w:p w14:paraId="2AF5D5CE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Odgovorna oseba naročnika za naročilo (ime in priimek ter položaj odg. osebe, tel.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štev.</w:t>
            </w:r>
            <w:r>
              <w:rPr>
                <w:rFonts w:cs="Arial"/>
              </w:rPr>
              <w:t>, e-naslov</w:t>
            </w:r>
            <w:r w:rsidRPr="00E85432">
              <w:rPr>
                <w:rFonts w:cs="Arial"/>
              </w:rPr>
              <w:t>)</w:t>
            </w:r>
          </w:p>
        </w:tc>
        <w:tc>
          <w:tcPr>
            <w:tcW w:w="1318" w:type="dxa"/>
          </w:tcPr>
          <w:p w14:paraId="34180BAA" w14:textId="77777777" w:rsidR="00287D0C" w:rsidRPr="00E85432" w:rsidRDefault="00287D0C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483" w:type="dxa"/>
          </w:tcPr>
          <w:p w14:paraId="19844BB5" w14:textId="140B49CC" w:rsidR="00287D0C" w:rsidRDefault="00287D0C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storitve </w:t>
            </w:r>
          </w:p>
          <w:p w14:paraId="03591528" w14:textId="207E584E" w:rsidR="00287D0C" w:rsidRPr="00E85432" w:rsidRDefault="00287D0C" w:rsidP="00287D0C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navede se</w:t>
            </w:r>
            <w:r w:rsidR="00FE2C64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npr.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: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strokovni nadzor za gradbeno – obrtniška dela)</w:t>
            </w:r>
          </w:p>
        </w:tc>
        <w:tc>
          <w:tcPr>
            <w:tcW w:w="2340" w:type="dxa"/>
          </w:tcPr>
          <w:p w14:paraId="1726ACB9" w14:textId="77777777" w:rsidR="00287D0C" w:rsidRPr="008304D6" w:rsidRDefault="00287D0C" w:rsidP="00287D0C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</w:rPr>
              <w:t>Vrednost del posamezne investicije oz. investicijskega vzdrževanja objekta (referenčni projekt)</w:t>
            </w:r>
          </w:p>
          <w:p w14:paraId="41BCEE9A" w14:textId="77777777" w:rsidR="00287D0C" w:rsidRPr="008304D6" w:rsidRDefault="00287D0C" w:rsidP="00287D0C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</w:rPr>
              <w:t>(v EUR brez DDV)</w:t>
            </w:r>
          </w:p>
          <w:p w14:paraId="46E35AFA" w14:textId="38C81795" w:rsidR="00287D0C" w:rsidRPr="00E85432" w:rsidRDefault="00287D0C" w:rsidP="00287D0C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vrednost del za gradbeno – obrtniška dela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449" w:type="dxa"/>
          </w:tcPr>
          <w:p w14:paraId="02E3FB67" w14:textId="77777777" w:rsidR="00287D0C" w:rsidRDefault="00287D0C" w:rsidP="00287D0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1CC23940" w14:textId="3910F59E" w:rsidR="00287D0C" w:rsidRPr="00E85432" w:rsidRDefault="00287D0C" w:rsidP="00FE2C64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storitve)</w:t>
            </w:r>
          </w:p>
        </w:tc>
      </w:tr>
      <w:tr w:rsidR="00287D0C" w:rsidRPr="00E85432" w14:paraId="43617877" w14:textId="77777777" w:rsidTr="00287D0C">
        <w:trPr>
          <w:trHeight w:val="552"/>
        </w:trPr>
        <w:tc>
          <w:tcPr>
            <w:tcW w:w="494" w:type="dxa"/>
          </w:tcPr>
          <w:p w14:paraId="41B46A07" w14:textId="77777777" w:rsidR="00287D0C" w:rsidRPr="00E85432" w:rsidRDefault="00287D0C" w:rsidP="00C93CCF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41545547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84" w:type="dxa"/>
          </w:tcPr>
          <w:p w14:paraId="5B584A40" w14:textId="77777777" w:rsidR="00287D0C" w:rsidRDefault="00287D0C" w:rsidP="00C93CCF">
            <w:pPr>
              <w:rPr>
                <w:rFonts w:cs="Arial"/>
              </w:rPr>
            </w:pPr>
          </w:p>
          <w:p w14:paraId="652561B3" w14:textId="77777777" w:rsidR="00287D0C" w:rsidRDefault="00287D0C" w:rsidP="00C93CCF">
            <w:pPr>
              <w:rPr>
                <w:rFonts w:cs="Arial"/>
              </w:rPr>
            </w:pPr>
          </w:p>
          <w:p w14:paraId="6621F1CF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812" w:type="dxa"/>
          </w:tcPr>
          <w:p w14:paraId="3F466D9D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318" w:type="dxa"/>
          </w:tcPr>
          <w:p w14:paraId="0BE7EA98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83" w:type="dxa"/>
          </w:tcPr>
          <w:p w14:paraId="5B1F726E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2340" w:type="dxa"/>
          </w:tcPr>
          <w:p w14:paraId="1FBC339D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1214CF4D" w14:textId="77777777" w:rsidR="00287D0C" w:rsidRPr="00E85432" w:rsidRDefault="00287D0C" w:rsidP="00C93CCF">
            <w:pPr>
              <w:rPr>
                <w:rFonts w:cs="Arial"/>
              </w:rPr>
            </w:pPr>
          </w:p>
        </w:tc>
      </w:tr>
    </w:tbl>
    <w:p w14:paraId="128149EA" w14:textId="77777777" w:rsidR="00E50DC5" w:rsidRDefault="00E50DC5" w:rsidP="006101A2">
      <w:pPr>
        <w:jc w:val="both"/>
        <w:rPr>
          <w:rFonts w:cs="Arial"/>
        </w:rPr>
      </w:pPr>
    </w:p>
    <w:p w14:paraId="000EFD5B" w14:textId="77777777" w:rsidR="00834215" w:rsidRDefault="00834215" w:rsidP="00E50DC5">
      <w:pPr>
        <w:jc w:val="both"/>
        <w:rPr>
          <w:rFonts w:cs="Arial"/>
        </w:rPr>
      </w:pPr>
    </w:p>
    <w:p w14:paraId="03BC8E70" w14:textId="36D0B726" w:rsidR="00E50DC5" w:rsidRPr="00E85432" w:rsidRDefault="00E50DC5" w:rsidP="00E50DC5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059D79BA" w14:textId="21775A2E" w:rsidR="00287D0C" w:rsidRPr="00D64995" w:rsidRDefault="00E50DC5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    Po</w:t>
      </w:r>
      <w:r w:rsidRPr="00E85432">
        <w:rPr>
          <w:rFonts w:cs="Arial"/>
        </w:rPr>
        <w:t>dpis zakonitega zastopnika</w:t>
      </w:r>
    </w:p>
    <w:p w14:paraId="5F3DD7E4" w14:textId="77777777" w:rsidR="00287D0C" w:rsidRDefault="00287D0C" w:rsidP="00FF52DB">
      <w:pPr>
        <w:jc w:val="both"/>
        <w:rPr>
          <w:rFonts w:cs="Arial"/>
          <w:i/>
        </w:rPr>
      </w:pPr>
    </w:p>
    <w:p w14:paraId="263ADF5F" w14:textId="77777777" w:rsidR="00D64995" w:rsidRDefault="00D64995" w:rsidP="00FF52DB">
      <w:pPr>
        <w:jc w:val="both"/>
        <w:rPr>
          <w:rFonts w:cs="Arial"/>
          <w:i/>
        </w:rPr>
      </w:pPr>
    </w:p>
    <w:p w14:paraId="52A75F2C" w14:textId="77777777" w:rsidR="00D64995" w:rsidRDefault="00D64995" w:rsidP="00FF52DB">
      <w:pPr>
        <w:jc w:val="both"/>
        <w:rPr>
          <w:rFonts w:cs="Arial"/>
          <w:i/>
        </w:rPr>
      </w:pPr>
    </w:p>
    <w:p w14:paraId="1DFC8643" w14:textId="3B98093E" w:rsidR="00FF52DB" w:rsidRDefault="006101A2" w:rsidP="00FF52DB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ponudbe, s katero se prijavljamo na razpis za izvedbo javnega naročila.</w:t>
      </w:r>
      <w:r w:rsidR="00FF52DB">
        <w:rPr>
          <w:rFonts w:cs="Arial"/>
          <w:i/>
        </w:rPr>
        <w:t xml:space="preserve"> V primeru pomanjkanja prostora, se obrazec ustrezno prilagodi. </w:t>
      </w:r>
    </w:p>
    <w:p w14:paraId="63F284B8" w14:textId="77777777" w:rsidR="00D64995" w:rsidRDefault="00D64995" w:rsidP="00FF52DB">
      <w:pPr>
        <w:jc w:val="both"/>
        <w:rPr>
          <w:i/>
        </w:rPr>
      </w:pPr>
    </w:p>
    <w:p w14:paraId="0A7AA56F" w14:textId="409D4251" w:rsidR="00D64995" w:rsidRPr="00D64995" w:rsidRDefault="00D64995" w:rsidP="00FF52DB">
      <w:pPr>
        <w:jc w:val="both"/>
        <w:rPr>
          <w:i/>
          <w:u w:val="single"/>
        </w:rPr>
      </w:pPr>
      <w:r w:rsidRPr="00D64995">
        <w:rPr>
          <w:i/>
          <w:u w:val="single"/>
        </w:rPr>
        <w:t xml:space="preserve">Opomba: Ponudnik mora skladno z obrazcem OBR – 2.06 (Pogoji za ugotavljanje sposobnosti in usposobljenosti ponudnika) nominirati </w:t>
      </w:r>
      <w:r w:rsidR="00F920C3">
        <w:rPr>
          <w:i/>
          <w:u w:val="single"/>
        </w:rPr>
        <w:t xml:space="preserve">najmanj </w:t>
      </w:r>
      <w:r w:rsidRPr="00D64995">
        <w:rPr>
          <w:i/>
          <w:u w:val="single"/>
        </w:rPr>
        <w:t xml:space="preserve">2 (dva) strokovna nadzornika za gradbeno – obrtniška dela. Na podlagi navedenega ponudnik podvoji (kopira) navedeni obrazec. </w:t>
      </w:r>
    </w:p>
    <w:p w14:paraId="7D92FF03" w14:textId="3E89733B" w:rsidR="00D64995" w:rsidRDefault="00D64995" w:rsidP="00287D0C">
      <w:pPr>
        <w:tabs>
          <w:tab w:val="left" w:pos="993"/>
          <w:tab w:val="left" w:pos="1134"/>
        </w:tabs>
        <w:rPr>
          <w:rFonts w:cs="Arial"/>
        </w:rPr>
      </w:pPr>
    </w:p>
    <w:p w14:paraId="3A166AF0" w14:textId="09113E20" w:rsidR="00D64995" w:rsidRDefault="00D64995" w:rsidP="00287D0C">
      <w:pPr>
        <w:tabs>
          <w:tab w:val="left" w:pos="993"/>
          <w:tab w:val="left" w:pos="1134"/>
        </w:tabs>
        <w:rPr>
          <w:rFonts w:cs="Arial"/>
        </w:rPr>
      </w:pPr>
    </w:p>
    <w:p w14:paraId="36FAEA51" w14:textId="77777777" w:rsidR="00D64995" w:rsidRDefault="00D64995" w:rsidP="00287D0C">
      <w:pPr>
        <w:tabs>
          <w:tab w:val="left" w:pos="993"/>
          <w:tab w:val="left" w:pos="1134"/>
        </w:tabs>
        <w:rPr>
          <w:rFonts w:cs="Arial"/>
        </w:rPr>
      </w:pPr>
    </w:p>
    <w:p w14:paraId="013A5BE4" w14:textId="229E532A" w:rsidR="00287D0C" w:rsidRDefault="00287D0C" w:rsidP="00287D0C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6725C3">
        <w:rPr>
          <w:rFonts w:cs="Arial"/>
        </w:rPr>
        <w:t>4302-0020/2022-2</w:t>
      </w:r>
    </w:p>
    <w:p w14:paraId="36E3EA88" w14:textId="2E1BDBDE" w:rsidR="00287D0C" w:rsidRPr="00D40CCB" w:rsidRDefault="00287D0C" w:rsidP="00287D0C">
      <w:pPr>
        <w:rPr>
          <w:rFonts w:cs="Arial"/>
        </w:rPr>
      </w:pPr>
      <w:r>
        <w:rPr>
          <w:rFonts w:cs="Arial"/>
        </w:rPr>
        <w:t>JN BR:</w:t>
      </w:r>
      <w:r w:rsidR="006725C3">
        <w:rPr>
          <w:rFonts w:cs="Arial"/>
        </w:rPr>
        <w:t xml:space="preserve"> 2022-213</w:t>
      </w:r>
    </w:p>
    <w:p w14:paraId="1D4CFE4C" w14:textId="77777777" w:rsidR="00525B8A" w:rsidRPr="00E85432" w:rsidRDefault="00525B8A" w:rsidP="00525B8A">
      <w:pPr>
        <w:jc w:val="both"/>
        <w:rPr>
          <w:rFonts w:cs="Arial"/>
        </w:rPr>
      </w:pPr>
    </w:p>
    <w:p w14:paraId="53932AD6" w14:textId="77777777" w:rsidR="00FE2C64" w:rsidRDefault="00FE2C64" w:rsidP="00FE2C6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STROKOVNEGA NADZORNIKA </w:t>
      </w:r>
      <w:r w:rsidRPr="0074173E">
        <w:rPr>
          <w:rFonts w:cs="Arial"/>
          <w:b/>
          <w:u w:val="single"/>
        </w:rPr>
        <w:t>ZA STROJNA DELA</w:t>
      </w:r>
      <w:r>
        <w:rPr>
          <w:rFonts w:cs="Arial"/>
          <w:b/>
        </w:rPr>
        <w:t xml:space="preserve"> </w:t>
      </w:r>
    </w:p>
    <w:p w14:paraId="3E04607C" w14:textId="1E1C2D29" w:rsidR="00287D0C" w:rsidRDefault="00FE2C64" w:rsidP="00FE2C6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 </w:t>
      </w:r>
      <w:r w:rsidRPr="00FE2C64">
        <w:rPr>
          <w:rFonts w:cs="Arial"/>
          <w:b/>
          <w:u w:val="single"/>
        </w:rPr>
        <w:t>IN</w:t>
      </w:r>
      <w:r>
        <w:rPr>
          <w:rFonts w:cs="Arial"/>
          <w:b/>
        </w:rPr>
        <w:t xml:space="preserve"> </w:t>
      </w:r>
      <w:r w:rsidR="00654388">
        <w:rPr>
          <w:rFonts w:cs="Arial"/>
          <w:b/>
        </w:rPr>
        <w:t xml:space="preserve">SPISEK </w:t>
      </w:r>
      <w:r>
        <w:rPr>
          <w:rFonts w:cs="Arial"/>
          <w:b/>
        </w:rPr>
        <w:t xml:space="preserve">NJEGOVIH </w:t>
      </w:r>
      <w:r w:rsidR="00654388">
        <w:rPr>
          <w:rFonts w:cs="Arial"/>
          <w:b/>
        </w:rPr>
        <w:t xml:space="preserve">VAŽNEJŠIH </w:t>
      </w:r>
      <w:r w:rsidR="00DB68BD">
        <w:rPr>
          <w:rFonts w:cs="Arial"/>
          <w:b/>
        </w:rPr>
        <w:t xml:space="preserve">IZVEDENIH </w:t>
      </w:r>
      <w:r w:rsidR="00654388">
        <w:rPr>
          <w:rFonts w:cs="Arial"/>
          <w:b/>
        </w:rPr>
        <w:t>STORITEV</w:t>
      </w:r>
      <w:r w:rsidR="00654388" w:rsidRPr="0071168C">
        <w:rPr>
          <w:rFonts w:cs="Arial"/>
          <w:b/>
        </w:rPr>
        <w:t xml:space="preserve"> (REFERENC) </w:t>
      </w:r>
    </w:p>
    <w:p w14:paraId="2DC47909" w14:textId="41358A38" w:rsidR="00654388" w:rsidRPr="00E85432" w:rsidRDefault="00654388" w:rsidP="00287D0C">
      <w:pPr>
        <w:jc w:val="center"/>
        <w:rPr>
          <w:rFonts w:cs="Arial"/>
          <w:b/>
        </w:rPr>
      </w:pPr>
      <w:r>
        <w:rPr>
          <w:rFonts w:cs="Arial"/>
          <w:b/>
        </w:rPr>
        <w:t>(</w:t>
      </w:r>
      <w:r w:rsidRPr="00287D0C">
        <w:rPr>
          <w:rFonts w:cs="Arial"/>
          <w:b/>
          <w:u w:val="single"/>
        </w:rPr>
        <w:t>SKLOP 2</w:t>
      </w:r>
      <w:r>
        <w:rPr>
          <w:rFonts w:cs="Arial"/>
          <w:b/>
        </w:rPr>
        <w:t>)</w:t>
      </w:r>
    </w:p>
    <w:p w14:paraId="6564166C" w14:textId="77777777" w:rsidR="00E71F4F" w:rsidRDefault="00E71F4F" w:rsidP="00E71F4F">
      <w:pPr>
        <w:rPr>
          <w:rFonts w:cs="Arial"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5211"/>
      </w:tblGrid>
      <w:tr w:rsidR="00287D0C" w14:paraId="6B917DE7" w14:textId="77777777" w:rsidTr="00C93CCF">
        <w:tc>
          <w:tcPr>
            <w:tcW w:w="4498" w:type="dxa"/>
          </w:tcPr>
          <w:p w14:paraId="7F19FFAA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Naziv sodelujočega podjetja pri katerem je oseba zaposlena </w:t>
            </w:r>
            <w:r w:rsidRPr="00287D0C">
              <w:rPr>
                <w:rFonts w:cs="Arial"/>
                <w:b/>
                <w:u w:val="single"/>
              </w:rPr>
              <w:t>ter</w:t>
            </w:r>
            <w:r>
              <w:rPr>
                <w:rFonts w:cs="Arial"/>
              </w:rPr>
              <w:t xml:space="preserve"> navedba ali je oseba zaposlena pri ponudniku, </w:t>
            </w:r>
            <w:proofErr w:type="spellStart"/>
            <w:r>
              <w:rPr>
                <w:rFonts w:cs="Arial"/>
              </w:rPr>
              <w:t>soponudniku</w:t>
            </w:r>
            <w:proofErr w:type="spellEnd"/>
            <w:r>
              <w:rPr>
                <w:rFonts w:cs="Arial"/>
              </w:rPr>
              <w:t xml:space="preserve"> ali podizvajalcu: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14:paraId="23721B64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287D0C" w14:paraId="19E4723C" w14:textId="77777777" w:rsidTr="00C93CCF">
        <w:tc>
          <w:tcPr>
            <w:tcW w:w="4498" w:type="dxa"/>
          </w:tcPr>
          <w:p w14:paraId="4797F80F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2C143C14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strokovnega nadzornika:</w:t>
            </w: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14:paraId="1F51A2EF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287D0C" w14:paraId="30F8EE96" w14:textId="77777777" w:rsidTr="00C93CCF">
        <w:tc>
          <w:tcPr>
            <w:tcW w:w="4498" w:type="dxa"/>
          </w:tcPr>
          <w:p w14:paraId="6BFF1F3E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355E7740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>t. IZS</w:t>
            </w:r>
            <w:r>
              <w:rPr>
                <w:rFonts w:cs="Arial"/>
              </w:rPr>
              <w:t xml:space="preserve"> / ZAPS:</w:t>
            </w: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14:paraId="0411911E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287D0C" w14:paraId="51ADE40F" w14:textId="77777777" w:rsidTr="00C93CCF">
        <w:tc>
          <w:tcPr>
            <w:tcW w:w="4498" w:type="dxa"/>
          </w:tcPr>
          <w:p w14:paraId="58E5BD4B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009BC70F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Potrdila oz. dokumenti o usposobljenosti o </w:t>
            </w:r>
            <w:proofErr w:type="spellStart"/>
            <w:r>
              <w:rPr>
                <w:rFonts w:cs="Arial"/>
              </w:rPr>
              <w:t>protieksplozijski</w:t>
            </w:r>
            <w:proofErr w:type="spellEnd"/>
            <w:r>
              <w:rPr>
                <w:rFonts w:cs="Arial"/>
              </w:rPr>
              <w:t xml:space="preserve"> zaščiti </w:t>
            </w:r>
          </w:p>
        </w:tc>
        <w:tc>
          <w:tcPr>
            <w:tcW w:w="5211" w:type="dxa"/>
            <w:tcBorders>
              <w:top w:val="single" w:sz="4" w:space="0" w:color="auto"/>
            </w:tcBorders>
          </w:tcPr>
          <w:p w14:paraId="733031A2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1AED13FC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14245A6E" w14:textId="77777777" w:rsidR="00287D0C" w:rsidRDefault="0074173E" w:rsidP="00C93CCF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-2073572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 xml:space="preserve">DA                                              </w:t>
            </w:r>
            <w:sdt>
              <w:sdtPr>
                <w:rPr>
                  <w:rFonts w:cs="Arial"/>
                </w:rPr>
                <w:id w:val="-16617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>NE</w:t>
            </w:r>
          </w:p>
        </w:tc>
      </w:tr>
    </w:tbl>
    <w:p w14:paraId="3CFF0F6B" w14:textId="77777777" w:rsidR="00287D0C" w:rsidRDefault="00287D0C" w:rsidP="00287D0C">
      <w:pPr>
        <w:rPr>
          <w:rFonts w:cs="Arial"/>
        </w:rPr>
      </w:pPr>
    </w:p>
    <w:p w14:paraId="1FFF5197" w14:textId="77777777" w:rsidR="00287D0C" w:rsidRDefault="00287D0C" w:rsidP="00287D0C">
      <w:pPr>
        <w:jc w:val="both"/>
        <w:rPr>
          <w:rFonts w:cs="Arial"/>
        </w:rPr>
      </w:pPr>
      <w:r>
        <w:rPr>
          <w:rFonts w:cs="Arial"/>
        </w:rPr>
        <w:t xml:space="preserve">Prilagamo seznam referenc uspešno zaključenih storitev </w:t>
      </w:r>
      <w:r w:rsidRPr="00287D0C">
        <w:rPr>
          <w:rFonts w:cs="Arial"/>
          <w:b/>
          <w:u w:val="single"/>
        </w:rPr>
        <w:t>in</w:t>
      </w:r>
      <w:r>
        <w:rPr>
          <w:rFonts w:cs="Arial"/>
        </w:rPr>
        <w:t xml:space="preserve"> dokazila skladno z zahtevami iz obrazca OBR – 2.06 (Pogoji za ugotavljanje sposobnosti in usposobljenosti ponudnika)</w:t>
      </w:r>
    </w:p>
    <w:tbl>
      <w:tblPr>
        <w:tblW w:w="1038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484"/>
        <w:gridCol w:w="1812"/>
        <w:gridCol w:w="1318"/>
        <w:gridCol w:w="1483"/>
        <w:gridCol w:w="2340"/>
        <w:gridCol w:w="1449"/>
      </w:tblGrid>
      <w:tr w:rsidR="00287D0C" w:rsidRPr="00E85432" w14:paraId="4AC15D28" w14:textId="77777777" w:rsidTr="00287D0C">
        <w:trPr>
          <w:trHeight w:val="746"/>
        </w:trPr>
        <w:tc>
          <w:tcPr>
            <w:tcW w:w="494" w:type="dxa"/>
          </w:tcPr>
          <w:p w14:paraId="20E9DFE7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484" w:type="dxa"/>
          </w:tcPr>
          <w:p w14:paraId="473F76C9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Naročnik oz. investitor (naziv, naslov)</w:t>
            </w:r>
          </w:p>
        </w:tc>
        <w:tc>
          <w:tcPr>
            <w:tcW w:w="1812" w:type="dxa"/>
          </w:tcPr>
          <w:p w14:paraId="68BCDD00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Odgovorna oseba naročnika za naročilo (ime in priimek ter položaj odg. osebe, tel.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štev.</w:t>
            </w:r>
            <w:r>
              <w:rPr>
                <w:rFonts w:cs="Arial"/>
              </w:rPr>
              <w:t>, e-naslov</w:t>
            </w:r>
            <w:r w:rsidRPr="00E85432">
              <w:rPr>
                <w:rFonts w:cs="Arial"/>
              </w:rPr>
              <w:t>)</w:t>
            </w:r>
          </w:p>
        </w:tc>
        <w:tc>
          <w:tcPr>
            <w:tcW w:w="1318" w:type="dxa"/>
          </w:tcPr>
          <w:p w14:paraId="30773CFE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483" w:type="dxa"/>
          </w:tcPr>
          <w:p w14:paraId="696B96A4" w14:textId="49DD5A60" w:rsidR="00287D0C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storitve </w:t>
            </w:r>
          </w:p>
          <w:p w14:paraId="5F7EFE86" w14:textId="11793D5B" w:rsidR="00287D0C" w:rsidRPr="00E85432" w:rsidRDefault="00287D0C" w:rsidP="00287D0C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navede se</w:t>
            </w:r>
            <w:r w:rsidR="00FE2C64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npr.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: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strokovni nadzor za 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strojna dela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2340" w:type="dxa"/>
          </w:tcPr>
          <w:p w14:paraId="25F73891" w14:textId="77777777" w:rsidR="00287D0C" w:rsidRPr="008304D6" w:rsidRDefault="00287D0C" w:rsidP="00C93CCF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</w:rPr>
              <w:t>Vrednost del posamezne investicije oz. investicijskega vzdrževanja objekta (referenčni projekt)</w:t>
            </w:r>
          </w:p>
          <w:p w14:paraId="1841DD02" w14:textId="77777777" w:rsidR="00287D0C" w:rsidRPr="008304D6" w:rsidRDefault="00287D0C" w:rsidP="00C93CCF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</w:rPr>
              <w:t>(v EUR brez DDV)</w:t>
            </w:r>
          </w:p>
          <w:p w14:paraId="31C85066" w14:textId="3B1EB0C0" w:rsidR="00287D0C" w:rsidRPr="00E85432" w:rsidRDefault="00287D0C" w:rsidP="00287D0C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vrednost del za strojna dela)</w:t>
            </w:r>
          </w:p>
        </w:tc>
        <w:tc>
          <w:tcPr>
            <w:tcW w:w="1449" w:type="dxa"/>
          </w:tcPr>
          <w:p w14:paraId="6CC11525" w14:textId="77777777" w:rsidR="00287D0C" w:rsidRDefault="00287D0C" w:rsidP="00C93CCF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46552035" w14:textId="6B633BE2" w:rsidR="00287D0C" w:rsidRPr="00E85432" w:rsidRDefault="00287D0C" w:rsidP="00FE2C64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storitve)</w:t>
            </w:r>
          </w:p>
        </w:tc>
      </w:tr>
      <w:tr w:rsidR="00287D0C" w:rsidRPr="00E85432" w14:paraId="3B0E36CF" w14:textId="77777777" w:rsidTr="00287D0C">
        <w:trPr>
          <w:trHeight w:val="552"/>
        </w:trPr>
        <w:tc>
          <w:tcPr>
            <w:tcW w:w="494" w:type="dxa"/>
          </w:tcPr>
          <w:p w14:paraId="771FA171" w14:textId="77777777" w:rsidR="00287D0C" w:rsidRPr="00E85432" w:rsidRDefault="00287D0C" w:rsidP="00C93CCF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13816B0F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84" w:type="dxa"/>
          </w:tcPr>
          <w:p w14:paraId="66F4CD6D" w14:textId="77777777" w:rsidR="00287D0C" w:rsidRDefault="00287D0C" w:rsidP="00C93CCF">
            <w:pPr>
              <w:rPr>
                <w:rFonts w:cs="Arial"/>
              </w:rPr>
            </w:pPr>
          </w:p>
          <w:p w14:paraId="5879CA87" w14:textId="77777777" w:rsidR="00287D0C" w:rsidRDefault="00287D0C" w:rsidP="00C93CCF">
            <w:pPr>
              <w:rPr>
                <w:rFonts w:cs="Arial"/>
              </w:rPr>
            </w:pPr>
          </w:p>
          <w:p w14:paraId="535B8784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812" w:type="dxa"/>
          </w:tcPr>
          <w:p w14:paraId="796AB10F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318" w:type="dxa"/>
          </w:tcPr>
          <w:p w14:paraId="0D17920D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83" w:type="dxa"/>
          </w:tcPr>
          <w:p w14:paraId="5C4AAB1A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2340" w:type="dxa"/>
          </w:tcPr>
          <w:p w14:paraId="3792EEFF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1AE76B5B" w14:textId="77777777" w:rsidR="00287D0C" w:rsidRPr="00E85432" w:rsidRDefault="00287D0C" w:rsidP="00C93CCF">
            <w:pPr>
              <w:rPr>
                <w:rFonts w:cs="Arial"/>
              </w:rPr>
            </w:pPr>
          </w:p>
        </w:tc>
      </w:tr>
    </w:tbl>
    <w:p w14:paraId="163D3562" w14:textId="77777777" w:rsidR="00287D0C" w:rsidRDefault="00287D0C" w:rsidP="00287D0C">
      <w:pPr>
        <w:jc w:val="both"/>
        <w:rPr>
          <w:rFonts w:cs="Arial"/>
        </w:rPr>
      </w:pPr>
    </w:p>
    <w:p w14:paraId="4535A14E" w14:textId="77777777" w:rsidR="00287D0C" w:rsidRDefault="00287D0C" w:rsidP="00287D0C">
      <w:pPr>
        <w:jc w:val="both"/>
        <w:rPr>
          <w:rFonts w:cs="Arial"/>
        </w:rPr>
      </w:pPr>
    </w:p>
    <w:p w14:paraId="357A09B9" w14:textId="77777777" w:rsidR="00287D0C" w:rsidRPr="00E85432" w:rsidRDefault="00287D0C" w:rsidP="00287D0C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2E963711" w14:textId="31640545" w:rsidR="00287D0C" w:rsidRPr="00D64995" w:rsidRDefault="00287D0C" w:rsidP="00287D0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    Po</w:t>
      </w:r>
      <w:r w:rsidRPr="00E85432">
        <w:rPr>
          <w:rFonts w:cs="Arial"/>
        </w:rPr>
        <w:t>dpis zakonitega zastopnika</w:t>
      </w:r>
    </w:p>
    <w:p w14:paraId="61D70035" w14:textId="77777777" w:rsidR="00287D0C" w:rsidRDefault="00287D0C" w:rsidP="00287D0C">
      <w:pPr>
        <w:jc w:val="both"/>
        <w:rPr>
          <w:rFonts w:cs="Arial"/>
          <w:i/>
        </w:rPr>
      </w:pPr>
    </w:p>
    <w:p w14:paraId="3E74186D" w14:textId="77777777" w:rsidR="00287D0C" w:rsidRDefault="00287D0C" w:rsidP="00287D0C">
      <w:pPr>
        <w:jc w:val="both"/>
        <w:rPr>
          <w:rFonts w:cs="Arial"/>
          <w:i/>
        </w:rPr>
      </w:pPr>
    </w:p>
    <w:p w14:paraId="03163451" w14:textId="77777777" w:rsidR="00D64995" w:rsidRDefault="00D64995" w:rsidP="00287D0C">
      <w:pPr>
        <w:jc w:val="both"/>
        <w:rPr>
          <w:rFonts w:cs="Arial"/>
          <w:i/>
        </w:rPr>
      </w:pPr>
    </w:p>
    <w:p w14:paraId="2D642E60" w14:textId="30DF56EB" w:rsidR="00287D0C" w:rsidRDefault="00287D0C" w:rsidP="00287D0C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ponudbe, s katero se prijavljamo na razpis za izvedbo javnega naročila.</w:t>
      </w:r>
      <w:r>
        <w:rPr>
          <w:rFonts w:cs="Arial"/>
          <w:i/>
        </w:rPr>
        <w:t xml:space="preserve"> V primeru pomanjkanja prostora, se obrazec ustrezno prilagodi. </w:t>
      </w:r>
    </w:p>
    <w:p w14:paraId="3DF15369" w14:textId="77777777" w:rsidR="00D64995" w:rsidRDefault="00D64995" w:rsidP="00D64995">
      <w:pPr>
        <w:jc w:val="both"/>
        <w:rPr>
          <w:i/>
          <w:u w:val="single"/>
        </w:rPr>
      </w:pPr>
    </w:p>
    <w:p w14:paraId="1A696E17" w14:textId="76D0A905" w:rsidR="00D64995" w:rsidRPr="00D64995" w:rsidRDefault="00D64995" w:rsidP="00D64995">
      <w:pPr>
        <w:jc w:val="both"/>
        <w:rPr>
          <w:i/>
          <w:u w:val="single"/>
        </w:rPr>
      </w:pPr>
      <w:r w:rsidRPr="00D64995">
        <w:rPr>
          <w:i/>
          <w:u w:val="single"/>
        </w:rPr>
        <w:t xml:space="preserve">Opomba: Ponudnik mora skladno z obrazcem OBR – 2.06 (Pogoji za ugotavljanje sposobnosti in usposobljenosti ponudnika) nominirati </w:t>
      </w:r>
      <w:r w:rsidR="00F920C3">
        <w:rPr>
          <w:i/>
          <w:u w:val="single"/>
        </w:rPr>
        <w:t xml:space="preserve">najmanj </w:t>
      </w:r>
      <w:r w:rsidRPr="00D64995">
        <w:rPr>
          <w:i/>
          <w:u w:val="single"/>
        </w:rPr>
        <w:t xml:space="preserve">2 (dva) strokovna nadzornika za </w:t>
      </w:r>
      <w:r>
        <w:rPr>
          <w:i/>
          <w:u w:val="single"/>
        </w:rPr>
        <w:t>strojna</w:t>
      </w:r>
      <w:r w:rsidRPr="00D64995">
        <w:rPr>
          <w:i/>
          <w:u w:val="single"/>
        </w:rPr>
        <w:t xml:space="preserve"> dela. Na podlagi navedenega ponudnik podvoji (kopira) navedeni obrazec. </w:t>
      </w:r>
    </w:p>
    <w:p w14:paraId="2D8D224B" w14:textId="77777777" w:rsidR="00D64995" w:rsidRPr="0091751F" w:rsidRDefault="00D64995" w:rsidP="00287D0C">
      <w:pPr>
        <w:jc w:val="both"/>
        <w:rPr>
          <w:i/>
        </w:rPr>
      </w:pPr>
    </w:p>
    <w:p w14:paraId="08CFD15D" w14:textId="77777777" w:rsidR="009B3368" w:rsidRDefault="009B3368" w:rsidP="009B3368">
      <w:pPr>
        <w:pStyle w:val="Telobesedila"/>
        <w:tabs>
          <w:tab w:val="num" w:pos="1080"/>
        </w:tabs>
        <w:rPr>
          <w:rFonts w:cs="Arial"/>
          <w:szCs w:val="22"/>
        </w:rPr>
        <w:sectPr w:rsidR="009B3368" w:rsidSect="00001218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342FD32" w14:textId="77777777" w:rsidR="00287D0C" w:rsidRDefault="00287D0C" w:rsidP="00287D0C">
      <w:pPr>
        <w:tabs>
          <w:tab w:val="left" w:pos="993"/>
          <w:tab w:val="left" w:pos="1134"/>
        </w:tabs>
        <w:rPr>
          <w:rFonts w:cs="Arial"/>
        </w:rPr>
      </w:pPr>
    </w:p>
    <w:p w14:paraId="7E3ABCB4" w14:textId="2EE93F83" w:rsidR="00287D0C" w:rsidRDefault="00287D0C" w:rsidP="00287D0C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6725C3">
        <w:rPr>
          <w:rFonts w:cs="Arial"/>
        </w:rPr>
        <w:t>4302-0020/2022-2</w:t>
      </w:r>
    </w:p>
    <w:p w14:paraId="2E664884" w14:textId="7CC5A75F" w:rsidR="00287D0C" w:rsidRPr="00D40CCB" w:rsidRDefault="00287D0C" w:rsidP="00287D0C">
      <w:pPr>
        <w:rPr>
          <w:rFonts w:cs="Arial"/>
        </w:rPr>
      </w:pPr>
      <w:r>
        <w:rPr>
          <w:rFonts w:cs="Arial"/>
        </w:rPr>
        <w:t>JN BR:</w:t>
      </w:r>
      <w:r w:rsidR="006725C3">
        <w:rPr>
          <w:rFonts w:cs="Arial"/>
        </w:rPr>
        <w:t xml:space="preserve"> 2022-213</w:t>
      </w:r>
    </w:p>
    <w:p w14:paraId="2AC9EC1A" w14:textId="77777777" w:rsidR="00525B8A" w:rsidRPr="00E85432" w:rsidRDefault="00525B8A" w:rsidP="00525B8A">
      <w:pPr>
        <w:jc w:val="both"/>
        <w:rPr>
          <w:rFonts w:cs="Arial"/>
        </w:rPr>
      </w:pPr>
    </w:p>
    <w:p w14:paraId="24E3EE07" w14:textId="77777777" w:rsidR="00FE2C64" w:rsidRDefault="00FE2C64" w:rsidP="00287D0C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STROKOVNEGA NADZORNIKA </w:t>
      </w:r>
      <w:r w:rsidRPr="0074173E">
        <w:rPr>
          <w:rFonts w:cs="Arial"/>
          <w:b/>
          <w:u w:val="single"/>
        </w:rPr>
        <w:t>ZA ELEKTRO DELA</w:t>
      </w:r>
      <w:r>
        <w:rPr>
          <w:rFonts w:cs="Arial"/>
          <w:b/>
        </w:rPr>
        <w:t xml:space="preserve"> </w:t>
      </w:r>
    </w:p>
    <w:p w14:paraId="3F3226FA" w14:textId="072B5837" w:rsidR="00287D0C" w:rsidRDefault="00FE2C64" w:rsidP="00287D0C">
      <w:pPr>
        <w:jc w:val="center"/>
        <w:rPr>
          <w:rFonts w:cs="Arial"/>
          <w:b/>
        </w:rPr>
      </w:pPr>
      <w:r w:rsidRPr="00FE2C64">
        <w:rPr>
          <w:rFonts w:cs="Arial"/>
          <w:b/>
          <w:u w:val="single"/>
        </w:rPr>
        <w:t>IN</w:t>
      </w:r>
      <w:r>
        <w:rPr>
          <w:rFonts w:cs="Arial"/>
          <w:b/>
        </w:rPr>
        <w:t xml:space="preserve"> </w:t>
      </w:r>
      <w:r w:rsidR="001A192C">
        <w:rPr>
          <w:rFonts w:cs="Arial"/>
          <w:b/>
        </w:rPr>
        <w:t xml:space="preserve">SPISEK </w:t>
      </w:r>
      <w:r>
        <w:rPr>
          <w:rFonts w:cs="Arial"/>
          <w:b/>
        </w:rPr>
        <w:t xml:space="preserve">NJEGOVIH </w:t>
      </w:r>
      <w:r w:rsidR="001A192C">
        <w:rPr>
          <w:rFonts w:cs="Arial"/>
          <w:b/>
        </w:rPr>
        <w:t xml:space="preserve">VAŽNEJŠIH </w:t>
      </w:r>
      <w:r w:rsidR="00DB68BD">
        <w:rPr>
          <w:rFonts w:cs="Arial"/>
          <w:b/>
        </w:rPr>
        <w:t xml:space="preserve">IZVEDENIH </w:t>
      </w:r>
      <w:r w:rsidR="001A192C">
        <w:rPr>
          <w:rFonts w:cs="Arial"/>
          <w:b/>
        </w:rPr>
        <w:t>STORITEV</w:t>
      </w:r>
      <w:r w:rsidR="001A192C" w:rsidRPr="0071168C">
        <w:rPr>
          <w:rFonts w:cs="Arial"/>
          <w:b/>
        </w:rPr>
        <w:t xml:space="preserve"> (REFERENC) </w:t>
      </w:r>
    </w:p>
    <w:p w14:paraId="1F735902" w14:textId="4FB072D5" w:rsidR="001A192C" w:rsidRPr="00E85432" w:rsidRDefault="001A192C" w:rsidP="00287D0C">
      <w:pPr>
        <w:jc w:val="center"/>
        <w:rPr>
          <w:rFonts w:cs="Arial"/>
          <w:b/>
        </w:rPr>
      </w:pPr>
      <w:r>
        <w:rPr>
          <w:rFonts w:cs="Arial"/>
          <w:b/>
        </w:rPr>
        <w:t>(</w:t>
      </w:r>
      <w:r w:rsidRPr="00287D0C">
        <w:rPr>
          <w:rFonts w:cs="Arial"/>
          <w:b/>
          <w:u w:val="single"/>
        </w:rPr>
        <w:t>SKLOP 3</w:t>
      </w:r>
      <w:r>
        <w:rPr>
          <w:rFonts w:cs="Arial"/>
          <w:b/>
        </w:rPr>
        <w:t>)</w:t>
      </w:r>
    </w:p>
    <w:p w14:paraId="272A5C5C" w14:textId="77777777" w:rsidR="00E278E5" w:rsidRPr="00E278E5" w:rsidRDefault="00E278E5" w:rsidP="00E278E5">
      <w:pPr>
        <w:spacing w:before="120"/>
        <w:rPr>
          <w:rFonts w:cs="Arial"/>
          <w:b/>
        </w:rPr>
      </w:pPr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8"/>
        <w:gridCol w:w="5211"/>
      </w:tblGrid>
      <w:tr w:rsidR="00287D0C" w14:paraId="517D66FD" w14:textId="77777777" w:rsidTr="00C93CCF">
        <w:tc>
          <w:tcPr>
            <w:tcW w:w="4498" w:type="dxa"/>
          </w:tcPr>
          <w:p w14:paraId="3D288DED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Naziv sodelujočega podjetja pri katerem je oseba zaposlena </w:t>
            </w:r>
            <w:r w:rsidRPr="00287D0C">
              <w:rPr>
                <w:rFonts w:cs="Arial"/>
                <w:b/>
                <w:u w:val="single"/>
              </w:rPr>
              <w:t>ter</w:t>
            </w:r>
            <w:r>
              <w:rPr>
                <w:rFonts w:cs="Arial"/>
              </w:rPr>
              <w:t xml:space="preserve"> navedba ali je oseba zaposlena pri ponudniku, </w:t>
            </w:r>
            <w:proofErr w:type="spellStart"/>
            <w:r>
              <w:rPr>
                <w:rFonts w:cs="Arial"/>
              </w:rPr>
              <w:t>soponudniku</w:t>
            </w:r>
            <w:proofErr w:type="spellEnd"/>
            <w:r>
              <w:rPr>
                <w:rFonts w:cs="Arial"/>
              </w:rPr>
              <w:t xml:space="preserve"> ali podizvajalcu:</w:t>
            </w:r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14:paraId="57D996DC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287D0C" w14:paraId="3B5EAE49" w14:textId="77777777" w:rsidTr="00C93CCF">
        <w:tc>
          <w:tcPr>
            <w:tcW w:w="4498" w:type="dxa"/>
          </w:tcPr>
          <w:p w14:paraId="52E4D56B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2FDC5E16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strokovnega nadzornika:</w:t>
            </w: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14:paraId="34124144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287D0C" w14:paraId="416FBB63" w14:textId="77777777" w:rsidTr="00C93CCF">
        <w:tc>
          <w:tcPr>
            <w:tcW w:w="4498" w:type="dxa"/>
          </w:tcPr>
          <w:p w14:paraId="3A510587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514DF22B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</w:t>
            </w:r>
            <w:r w:rsidRPr="00E85432">
              <w:rPr>
                <w:rFonts w:cs="Arial"/>
              </w:rPr>
              <w:t>t. IZS</w:t>
            </w:r>
            <w:r>
              <w:rPr>
                <w:rFonts w:cs="Arial"/>
              </w:rPr>
              <w:t xml:space="preserve"> / ZAPS:</w:t>
            </w:r>
          </w:p>
        </w:tc>
        <w:tc>
          <w:tcPr>
            <w:tcW w:w="5211" w:type="dxa"/>
            <w:tcBorders>
              <w:top w:val="single" w:sz="4" w:space="0" w:color="auto"/>
              <w:bottom w:val="single" w:sz="4" w:space="0" w:color="auto"/>
            </w:tcBorders>
          </w:tcPr>
          <w:p w14:paraId="36504B91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287D0C" w14:paraId="20A6F87F" w14:textId="77777777" w:rsidTr="00C93CCF">
        <w:tc>
          <w:tcPr>
            <w:tcW w:w="4498" w:type="dxa"/>
          </w:tcPr>
          <w:p w14:paraId="7674AA44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74B4E2B8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Potrdila oz. dokumenti o usposobljenosti o </w:t>
            </w:r>
            <w:proofErr w:type="spellStart"/>
            <w:r>
              <w:rPr>
                <w:rFonts w:cs="Arial"/>
              </w:rPr>
              <w:t>protieksplozijski</w:t>
            </w:r>
            <w:proofErr w:type="spellEnd"/>
            <w:r>
              <w:rPr>
                <w:rFonts w:cs="Arial"/>
              </w:rPr>
              <w:t xml:space="preserve"> zaščiti </w:t>
            </w:r>
          </w:p>
        </w:tc>
        <w:tc>
          <w:tcPr>
            <w:tcW w:w="5211" w:type="dxa"/>
            <w:tcBorders>
              <w:top w:val="single" w:sz="4" w:space="0" w:color="auto"/>
            </w:tcBorders>
          </w:tcPr>
          <w:p w14:paraId="5A6A9BF6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46EE1498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3698D819" w14:textId="77777777" w:rsidR="00287D0C" w:rsidRDefault="0074173E" w:rsidP="00C93CCF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1096365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 xml:space="preserve">DA                                              </w:t>
            </w:r>
            <w:sdt>
              <w:sdtPr>
                <w:rPr>
                  <w:rFonts w:cs="Arial"/>
                </w:rPr>
                <w:id w:val="1405262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>NE</w:t>
            </w:r>
          </w:p>
        </w:tc>
      </w:tr>
    </w:tbl>
    <w:p w14:paraId="02A2BBFE" w14:textId="77777777" w:rsidR="00287D0C" w:rsidRDefault="00287D0C" w:rsidP="00287D0C">
      <w:pPr>
        <w:rPr>
          <w:rFonts w:cs="Arial"/>
        </w:rPr>
      </w:pPr>
    </w:p>
    <w:p w14:paraId="3812BCF1" w14:textId="77777777" w:rsidR="00287D0C" w:rsidRDefault="00287D0C" w:rsidP="00287D0C">
      <w:pPr>
        <w:jc w:val="both"/>
        <w:rPr>
          <w:rFonts w:cs="Arial"/>
        </w:rPr>
      </w:pPr>
      <w:r>
        <w:rPr>
          <w:rFonts w:cs="Arial"/>
        </w:rPr>
        <w:t xml:space="preserve">Prilagamo seznam referenc uspešno zaključenih storitev </w:t>
      </w:r>
      <w:r w:rsidRPr="00287D0C">
        <w:rPr>
          <w:rFonts w:cs="Arial"/>
          <w:b/>
          <w:u w:val="single"/>
        </w:rPr>
        <w:t>in</w:t>
      </w:r>
      <w:r>
        <w:rPr>
          <w:rFonts w:cs="Arial"/>
        </w:rPr>
        <w:t xml:space="preserve"> dokazila skladno z zahtevami iz obrazca OBR – 2.06 (Pogoji za ugotavljanje sposobnosti in usposobljenosti ponudnika)</w:t>
      </w:r>
    </w:p>
    <w:tbl>
      <w:tblPr>
        <w:tblW w:w="1038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484"/>
        <w:gridCol w:w="1812"/>
        <w:gridCol w:w="1318"/>
        <w:gridCol w:w="1555"/>
        <w:gridCol w:w="2268"/>
        <w:gridCol w:w="1449"/>
      </w:tblGrid>
      <w:tr w:rsidR="00287D0C" w:rsidRPr="00E85432" w14:paraId="43E851E2" w14:textId="77777777" w:rsidTr="00287D0C">
        <w:trPr>
          <w:trHeight w:val="746"/>
        </w:trPr>
        <w:tc>
          <w:tcPr>
            <w:tcW w:w="494" w:type="dxa"/>
          </w:tcPr>
          <w:p w14:paraId="41E72FD6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484" w:type="dxa"/>
          </w:tcPr>
          <w:p w14:paraId="5D22FDC1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Naročnik oz. investitor (naziv, naslov)</w:t>
            </w:r>
          </w:p>
        </w:tc>
        <w:tc>
          <w:tcPr>
            <w:tcW w:w="1812" w:type="dxa"/>
          </w:tcPr>
          <w:p w14:paraId="226DCD3A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Odgovorna oseba naročnika za naročilo (ime in priimek ter položaj odg. osebe, tel.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štev.</w:t>
            </w:r>
            <w:r>
              <w:rPr>
                <w:rFonts w:cs="Arial"/>
              </w:rPr>
              <w:t>, e-naslov</w:t>
            </w:r>
            <w:r w:rsidRPr="00E85432">
              <w:rPr>
                <w:rFonts w:cs="Arial"/>
              </w:rPr>
              <w:t>)</w:t>
            </w:r>
          </w:p>
        </w:tc>
        <w:tc>
          <w:tcPr>
            <w:tcW w:w="1318" w:type="dxa"/>
          </w:tcPr>
          <w:p w14:paraId="6966E410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555" w:type="dxa"/>
          </w:tcPr>
          <w:p w14:paraId="2B482A48" w14:textId="30AF513A" w:rsidR="00287D0C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storitve </w:t>
            </w:r>
          </w:p>
          <w:p w14:paraId="0A8AD849" w14:textId="46D0E700" w:rsidR="00287D0C" w:rsidRPr="00E85432" w:rsidRDefault="00287D0C" w:rsidP="00287D0C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navede se</w:t>
            </w:r>
            <w:r w:rsidR="00FE2C64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npr.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: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strokovni nadzor za elektro dela)</w:t>
            </w:r>
          </w:p>
        </w:tc>
        <w:tc>
          <w:tcPr>
            <w:tcW w:w="2268" w:type="dxa"/>
          </w:tcPr>
          <w:p w14:paraId="0B9830FB" w14:textId="77777777" w:rsidR="00287D0C" w:rsidRPr="008304D6" w:rsidRDefault="00287D0C" w:rsidP="00C93CCF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</w:rPr>
              <w:t>Vrednost del posamezne investicije oz. investicijskega vzdrževanja objekta (referenčni projekt)</w:t>
            </w:r>
          </w:p>
          <w:p w14:paraId="689BB318" w14:textId="77777777" w:rsidR="00287D0C" w:rsidRPr="008304D6" w:rsidRDefault="00287D0C" w:rsidP="00C93CCF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</w:rPr>
              <w:t>(v EUR brez DDV)</w:t>
            </w:r>
          </w:p>
          <w:p w14:paraId="38329C7A" w14:textId="300504E6" w:rsidR="00287D0C" w:rsidRPr="00E85432" w:rsidRDefault="00287D0C" w:rsidP="00287D0C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vrednost del za elektro dela)</w:t>
            </w:r>
          </w:p>
        </w:tc>
        <w:tc>
          <w:tcPr>
            <w:tcW w:w="1449" w:type="dxa"/>
          </w:tcPr>
          <w:p w14:paraId="08A9B85C" w14:textId="77777777" w:rsidR="00287D0C" w:rsidRDefault="00287D0C" w:rsidP="00C93CCF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72125233" w14:textId="78B4C4B4" w:rsidR="00287D0C" w:rsidRPr="00E85432" w:rsidRDefault="00287D0C" w:rsidP="00FE2C64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storitve)</w:t>
            </w:r>
          </w:p>
        </w:tc>
      </w:tr>
      <w:tr w:rsidR="00287D0C" w:rsidRPr="00E85432" w14:paraId="2E942C3E" w14:textId="77777777" w:rsidTr="00287D0C">
        <w:trPr>
          <w:trHeight w:val="552"/>
        </w:trPr>
        <w:tc>
          <w:tcPr>
            <w:tcW w:w="494" w:type="dxa"/>
          </w:tcPr>
          <w:p w14:paraId="429A1F8C" w14:textId="77777777" w:rsidR="00287D0C" w:rsidRPr="00E85432" w:rsidRDefault="00287D0C" w:rsidP="00C93CCF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2DB90C89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84" w:type="dxa"/>
          </w:tcPr>
          <w:p w14:paraId="2F22B2F8" w14:textId="77777777" w:rsidR="00287D0C" w:rsidRDefault="00287D0C" w:rsidP="00C93CCF">
            <w:pPr>
              <w:rPr>
                <w:rFonts w:cs="Arial"/>
              </w:rPr>
            </w:pPr>
          </w:p>
          <w:p w14:paraId="6138ADB5" w14:textId="77777777" w:rsidR="00287D0C" w:rsidRDefault="00287D0C" w:rsidP="00C93CCF">
            <w:pPr>
              <w:rPr>
                <w:rFonts w:cs="Arial"/>
              </w:rPr>
            </w:pPr>
          </w:p>
          <w:p w14:paraId="566CDBE2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812" w:type="dxa"/>
          </w:tcPr>
          <w:p w14:paraId="293C52DB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318" w:type="dxa"/>
          </w:tcPr>
          <w:p w14:paraId="0A4368AA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555" w:type="dxa"/>
          </w:tcPr>
          <w:p w14:paraId="5712F1B6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2268" w:type="dxa"/>
          </w:tcPr>
          <w:p w14:paraId="0CCFB68D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179AF420" w14:textId="77777777" w:rsidR="00287D0C" w:rsidRPr="00E85432" w:rsidRDefault="00287D0C" w:rsidP="00C93CCF">
            <w:pPr>
              <w:rPr>
                <w:rFonts w:cs="Arial"/>
              </w:rPr>
            </w:pPr>
          </w:p>
        </w:tc>
      </w:tr>
    </w:tbl>
    <w:p w14:paraId="62A64439" w14:textId="77777777" w:rsidR="00287D0C" w:rsidRDefault="00287D0C" w:rsidP="00287D0C">
      <w:pPr>
        <w:jc w:val="both"/>
        <w:rPr>
          <w:rFonts w:cs="Arial"/>
        </w:rPr>
      </w:pPr>
    </w:p>
    <w:p w14:paraId="1F9437DE" w14:textId="77777777" w:rsidR="00287D0C" w:rsidRDefault="00287D0C" w:rsidP="00287D0C">
      <w:pPr>
        <w:jc w:val="both"/>
        <w:rPr>
          <w:rFonts w:cs="Arial"/>
        </w:rPr>
      </w:pPr>
    </w:p>
    <w:p w14:paraId="14300E7A" w14:textId="77777777" w:rsidR="00287D0C" w:rsidRPr="00E85432" w:rsidRDefault="00287D0C" w:rsidP="00287D0C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12A81519" w14:textId="77777777" w:rsidR="00287D0C" w:rsidRPr="00E85432" w:rsidRDefault="00287D0C" w:rsidP="00287D0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    Po</w:t>
      </w:r>
      <w:r w:rsidRPr="00E85432">
        <w:rPr>
          <w:rFonts w:cs="Arial"/>
        </w:rPr>
        <w:t>dpis zakonitega zastopnika</w:t>
      </w:r>
    </w:p>
    <w:p w14:paraId="68CF814E" w14:textId="77777777" w:rsidR="00FE2C64" w:rsidRDefault="00FE2C64" w:rsidP="00287D0C">
      <w:pPr>
        <w:jc w:val="both"/>
        <w:rPr>
          <w:rFonts w:cs="Arial"/>
          <w:i/>
        </w:rPr>
      </w:pPr>
    </w:p>
    <w:p w14:paraId="4EFA7CC6" w14:textId="77777777" w:rsidR="00FE2C64" w:rsidRDefault="00FE2C64" w:rsidP="00287D0C">
      <w:pPr>
        <w:jc w:val="both"/>
        <w:rPr>
          <w:rFonts w:cs="Arial"/>
          <w:i/>
        </w:rPr>
      </w:pPr>
    </w:p>
    <w:p w14:paraId="7722EC38" w14:textId="77777777" w:rsidR="00D64995" w:rsidRDefault="00D64995" w:rsidP="00D64995">
      <w:pPr>
        <w:jc w:val="both"/>
        <w:rPr>
          <w:rFonts w:cs="Arial"/>
          <w:i/>
        </w:rPr>
      </w:pPr>
    </w:p>
    <w:p w14:paraId="02640F45" w14:textId="77777777" w:rsidR="00D64995" w:rsidRDefault="00D64995" w:rsidP="00D64995">
      <w:pPr>
        <w:jc w:val="both"/>
        <w:rPr>
          <w:rFonts w:cs="Arial"/>
          <w:i/>
        </w:rPr>
      </w:pPr>
    </w:p>
    <w:p w14:paraId="4E62B1E3" w14:textId="77777777" w:rsidR="00D64995" w:rsidRDefault="00D64995" w:rsidP="00D64995">
      <w:pPr>
        <w:jc w:val="both"/>
        <w:rPr>
          <w:rFonts w:cs="Arial"/>
          <w:i/>
        </w:rPr>
      </w:pPr>
    </w:p>
    <w:p w14:paraId="1D8D872B" w14:textId="53AA7BF8" w:rsidR="00287D0C" w:rsidRPr="00D64995" w:rsidRDefault="00287D0C" w:rsidP="00D64995">
      <w:pPr>
        <w:jc w:val="both"/>
        <w:rPr>
          <w:i/>
        </w:rPr>
      </w:pPr>
      <w:r w:rsidRPr="00FF0997">
        <w:rPr>
          <w:rFonts w:cs="Arial"/>
          <w:i/>
        </w:rPr>
        <w:t>Ta obrazec je sestavni del in priloga ponudbe, s katero se prijavljamo na razpis za izvedbo javnega naročila.</w:t>
      </w:r>
      <w:r>
        <w:rPr>
          <w:rFonts w:cs="Arial"/>
          <w:i/>
        </w:rPr>
        <w:t xml:space="preserve"> V primeru pomanjkanja prostora, se obrazec ustrezno prilagodi. </w:t>
      </w:r>
    </w:p>
    <w:p w14:paraId="03F9FCDE" w14:textId="28667F68" w:rsidR="00D64995" w:rsidRDefault="00D64995" w:rsidP="00287D0C">
      <w:pPr>
        <w:tabs>
          <w:tab w:val="left" w:pos="993"/>
          <w:tab w:val="left" w:pos="1134"/>
        </w:tabs>
        <w:rPr>
          <w:rFonts w:cs="Arial"/>
        </w:rPr>
      </w:pPr>
    </w:p>
    <w:p w14:paraId="01964E6D" w14:textId="33A425A8" w:rsidR="00D64995" w:rsidRPr="00D64995" w:rsidRDefault="00D64995" w:rsidP="00D64995">
      <w:pPr>
        <w:jc w:val="both"/>
        <w:rPr>
          <w:i/>
          <w:u w:val="single"/>
        </w:rPr>
      </w:pPr>
      <w:r w:rsidRPr="00D64995">
        <w:rPr>
          <w:i/>
          <w:u w:val="single"/>
        </w:rPr>
        <w:t xml:space="preserve">Opomba: Ponudnik mora skladno z obrazcem OBR – 2.06 (Pogoji za ugotavljanje sposobnosti in usposobljenosti ponudnika) nominirati </w:t>
      </w:r>
      <w:r w:rsidR="00F920C3">
        <w:rPr>
          <w:i/>
          <w:u w:val="single"/>
        </w:rPr>
        <w:t xml:space="preserve">najmanj </w:t>
      </w:r>
      <w:r w:rsidRPr="00D64995">
        <w:rPr>
          <w:i/>
          <w:u w:val="single"/>
        </w:rPr>
        <w:t xml:space="preserve">2 (dva) strokovna nadzornika za </w:t>
      </w:r>
      <w:r>
        <w:rPr>
          <w:i/>
          <w:u w:val="single"/>
        </w:rPr>
        <w:t>elektro</w:t>
      </w:r>
      <w:r w:rsidRPr="00D64995">
        <w:rPr>
          <w:i/>
          <w:u w:val="single"/>
        </w:rPr>
        <w:t xml:space="preserve"> dela. Na podlagi navedenega ponudnik podvoji (kopira) navedeni obrazec. </w:t>
      </w:r>
    </w:p>
    <w:p w14:paraId="4DFF139A" w14:textId="4D9FCC51" w:rsidR="00D64995" w:rsidRDefault="00D64995" w:rsidP="00287D0C">
      <w:pPr>
        <w:tabs>
          <w:tab w:val="left" w:pos="993"/>
          <w:tab w:val="left" w:pos="1134"/>
        </w:tabs>
        <w:rPr>
          <w:rFonts w:cs="Arial"/>
        </w:rPr>
      </w:pPr>
    </w:p>
    <w:p w14:paraId="690DCA99" w14:textId="77777777" w:rsidR="00D64995" w:rsidRDefault="00D64995" w:rsidP="00287D0C">
      <w:pPr>
        <w:tabs>
          <w:tab w:val="left" w:pos="993"/>
          <w:tab w:val="left" w:pos="1134"/>
        </w:tabs>
        <w:rPr>
          <w:rFonts w:cs="Arial"/>
        </w:rPr>
      </w:pPr>
    </w:p>
    <w:p w14:paraId="4B677049" w14:textId="4536427B" w:rsidR="00287D0C" w:rsidRDefault="00287D0C" w:rsidP="00287D0C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lastRenderedPageBreak/>
        <w:t xml:space="preserve">Številka: </w:t>
      </w:r>
      <w:r w:rsidR="006725C3">
        <w:rPr>
          <w:rFonts w:cs="Arial"/>
        </w:rPr>
        <w:t>4302-0020/2022-2</w:t>
      </w:r>
    </w:p>
    <w:p w14:paraId="5A4B6FDE" w14:textId="7BCC2516" w:rsidR="00287D0C" w:rsidRPr="00D40CCB" w:rsidRDefault="00287D0C" w:rsidP="00287D0C">
      <w:pPr>
        <w:rPr>
          <w:rFonts w:cs="Arial"/>
        </w:rPr>
      </w:pPr>
      <w:r>
        <w:rPr>
          <w:rFonts w:cs="Arial"/>
        </w:rPr>
        <w:t>JN BR:</w:t>
      </w:r>
      <w:r w:rsidR="006725C3">
        <w:rPr>
          <w:rFonts w:cs="Arial"/>
        </w:rPr>
        <w:t xml:space="preserve"> 2022-213</w:t>
      </w:r>
    </w:p>
    <w:p w14:paraId="75534805" w14:textId="77777777" w:rsidR="00525B8A" w:rsidRDefault="00525B8A" w:rsidP="00525B8A">
      <w:pPr>
        <w:jc w:val="both"/>
        <w:rPr>
          <w:rFonts w:cs="Arial"/>
        </w:rPr>
      </w:pPr>
    </w:p>
    <w:p w14:paraId="16FEDE35" w14:textId="50144A00" w:rsidR="00DB68BD" w:rsidRDefault="00FE2C64" w:rsidP="00FE2C64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</w:t>
      </w:r>
      <w:r w:rsidRPr="0074173E">
        <w:rPr>
          <w:rFonts w:cs="Arial"/>
          <w:b/>
          <w:u w:val="single"/>
        </w:rPr>
        <w:t>KOORDINATORJA ZA ZAGOTAVLJANJE VARNOSTI IN ZDRAVJA PRI DELU</w:t>
      </w:r>
      <w:r>
        <w:rPr>
          <w:rFonts w:cs="Arial"/>
          <w:b/>
        </w:rPr>
        <w:t xml:space="preserve"> </w:t>
      </w:r>
      <w:r w:rsidRPr="00FE2C64">
        <w:rPr>
          <w:rFonts w:cs="Arial"/>
          <w:b/>
          <w:u w:val="single"/>
        </w:rPr>
        <w:t>IN</w:t>
      </w:r>
      <w:r>
        <w:rPr>
          <w:rFonts w:cs="Arial"/>
          <w:b/>
        </w:rPr>
        <w:t xml:space="preserve"> </w:t>
      </w:r>
      <w:r w:rsidR="003A37C9">
        <w:rPr>
          <w:rFonts w:cs="Arial"/>
          <w:b/>
        </w:rPr>
        <w:t xml:space="preserve">SPISEK </w:t>
      </w:r>
      <w:r>
        <w:rPr>
          <w:rFonts w:cs="Arial"/>
          <w:b/>
        </w:rPr>
        <w:t xml:space="preserve">NJEGOVIH </w:t>
      </w:r>
      <w:r w:rsidR="003A37C9">
        <w:rPr>
          <w:rFonts w:cs="Arial"/>
          <w:b/>
        </w:rPr>
        <w:t xml:space="preserve">VAŽNEJŠIH </w:t>
      </w:r>
      <w:r w:rsidR="00DB68BD">
        <w:rPr>
          <w:rFonts w:cs="Arial"/>
          <w:b/>
        </w:rPr>
        <w:t xml:space="preserve">IZVEDENIH </w:t>
      </w:r>
      <w:r w:rsidR="003A37C9">
        <w:rPr>
          <w:rFonts w:cs="Arial"/>
          <w:b/>
        </w:rPr>
        <w:t>STORITEV</w:t>
      </w:r>
      <w:r w:rsidR="003A37C9" w:rsidRPr="0071168C">
        <w:rPr>
          <w:rFonts w:cs="Arial"/>
          <w:b/>
        </w:rPr>
        <w:t xml:space="preserve"> (REFERENC) </w:t>
      </w:r>
    </w:p>
    <w:p w14:paraId="4A9F4A6E" w14:textId="77777777" w:rsidR="003A37C9" w:rsidRPr="00E85432" w:rsidRDefault="003A37C9" w:rsidP="00DB68BD">
      <w:pPr>
        <w:jc w:val="center"/>
        <w:rPr>
          <w:rFonts w:cs="Arial"/>
          <w:b/>
        </w:rPr>
      </w:pPr>
      <w:r>
        <w:rPr>
          <w:rFonts w:cs="Arial"/>
          <w:b/>
        </w:rPr>
        <w:t>(</w:t>
      </w:r>
      <w:r w:rsidRPr="00287D0C">
        <w:rPr>
          <w:rFonts w:cs="Arial"/>
          <w:b/>
          <w:u w:val="single"/>
        </w:rPr>
        <w:t>SKLOP 4</w:t>
      </w:r>
      <w:r>
        <w:rPr>
          <w:rFonts w:cs="Arial"/>
          <w:b/>
        </w:rPr>
        <w:t>)</w:t>
      </w:r>
    </w:p>
    <w:p w14:paraId="5BF73A1F" w14:textId="77777777" w:rsidR="008B3725" w:rsidRDefault="008B3725" w:rsidP="008B3725">
      <w:pPr>
        <w:rPr>
          <w:rFonts w:cs="Arial"/>
        </w:rPr>
      </w:pPr>
      <w:bookmarkStart w:id="0" w:name="_GoBack"/>
      <w:bookmarkEnd w:id="0"/>
    </w:p>
    <w:tbl>
      <w:tblPr>
        <w:tblStyle w:val="Tabelamrea"/>
        <w:tblW w:w="9709" w:type="dxa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7"/>
        <w:gridCol w:w="4502"/>
      </w:tblGrid>
      <w:tr w:rsidR="00287D0C" w14:paraId="3314203E" w14:textId="77777777" w:rsidTr="00287D0C">
        <w:tc>
          <w:tcPr>
            <w:tcW w:w="5207" w:type="dxa"/>
          </w:tcPr>
          <w:p w14:paraId="18D74A63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Naziv sodelujočega podjetja pri katerem je oseba zaposlena </w:t>
            </w:r>
            <w:r w:rsidRPr="00287D0C">
              <w:rPr>
                <w:rFonts w:cs="Arial"/>
                <w:b/>
                <w:u w:val="single"/>
              </w:rPr>
              <w:t>ter</w:t>
            </w:r>
            <w:r>
              <w:rPr>
                <w:rFonts w:cs="Arial"/>
              </w:rPr>
              <w:t xml:space="preserve"> navedba ali je oseba zaposlena pri ponudniku, </w:t>
            </w:r>
            <w:proofErr w:type="spellStart"/>
            <w:r>
              <w:rPr>
                <w:rFonts w:cs="Arial"/>
              </w:rPr>
              <w:t>soponudniku</w:t>
            </w:r>
            <w:proofErr w:type="spellEnd"/>
            <w:r>
              <w:rPr>
                <w:rFonts w:cs="Arial"/>
              </w:rPr>
              <w:t xml:space="preserve"> ali podizvajalcu:</w:t>
            </w:r>
          </w:p>
        </w:tc>
        <w:tc>
          <w:tcPr>
            <w:tcW w:w="4502" w:type="dxa"/>
            <w:tcBorders>
              <w:bottom w:val="single" w:sz="4" w:space="0" w:color="auto"/>
            </w:tcBorders>
          </w:tcPr>
          <w:p w14:paraId="164D6B25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287D0C" w14:paraId="74245CFD" w14:textId="77777777" w:rsidTr="00287D0C">
        <w:tc>
          <w:tcPr>
            <w:tcW w:w="5207" w:type="dxa"/>
          </w:tcPr>
          <w:p w14:paraId="2625AE09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0E925C00" w14:textId="66DDAA68" w:rsidR="00287D0C" w:rsidRDefault="00287D0C" w:rsidP="00287D0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koordinatorja VZD: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14:paraId="1FE01F7A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287D0C" w14:paraId="44291AD7" w14:textId="77777777" w:rsidTr="00287D0C">
        <w:tc>
          <w:tcPr>
            <w:tcW w:w="5207" w:type="dxa"/>
          </w:tcPr>
          <w:p w14:paraId="321055AA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37B3290F" w14:textId="360237BE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Št. strokovnega izpita: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</w:tcPr>
          <w:p w14:paraId="6F3AF72B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287D0C" w14:paraId="0FB41811" w14:textId="77777777" w:rsidTr="00287D0C">
        <w:tc>
          <w:tcPr>
            <w:tcW w:w="5207" w:type="dxa"/>
          </w:tcPr>
          <w:p w14:paraId="77F78B6F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6EAD1FA7" w14:textId="1EA74AF0" w:rsidR="00287D0C" w:rsidRDefault="00287D0C" w:rsidP="00287D0C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Potrdilo o usposobljenosti po programu koordinator VZD (za fazo priprave in fazo izvajanja) </w:t>
            </w:r>
          </w:p>
        </w:tc>
        <w:tc>
          <w:tcPr>
            <w:tcW w:w="4502" w:type="dxa"/>
            <w:tcBorders>
              <w:top w:val="single" w:sz="4" w:space="0" w:color="auto"/>
            </w:tcBorders>
          </w:tcPr>
          <w:p w14:paraId="02A42D1A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6F62F36B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422139D2" w14:textId="1070B003" w:rsidR="00287D0C" w:rsidRDefault="0074173E" w:rsidP="00C93CCF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-1220971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 xml:space="preserve">DA                                              </w:t>
            </w:r>
            <w:sdt>
              <w:sdtPr>
                <w:rPr>
                  <w:rFonts w:cs="Arial"/>
                </w:rPr>
                <w:id w:val="-97582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>NE</w:t>
            </w:r>
          </w:p>
        </w:tc>
      </w:tr>
      <w:tr w:rsidR="00287D0C" w14:paraId="0D47F346" w14:textId="77777777" w:rsidTr="00287D0C">
        <w:tc>
          <w:tcPr>
            <w:tcW w:w="5207" w:type="dxa"/>
          </w:tcPr>
          <w:p w14:paraId="59A2C0AC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53C673CE" w14:textId="0DA11341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Dovoljenje Ministrstva za delo, družino, socialne zadeve in enake možnosti za preglede in preizkuse delovne opreme ter za preiskave škodljivosti delovnega okolja </w:t>
            </w:r>
          </w:p>
        </w:tc>
        <w:tc>
          <w:tcPr>
            <w:tcW w:w="4502" w:type="dxa"/>
          </w:tcPr>
          <w:p w14:paraId="7F558032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0E24009E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16386A05" w14:textId="77777777" w:rsidR="00287D0C" w:rsidRDefault="0074173E" w:rsidP="00C93CCF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1757397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 xml:space="preserve">DA                                              </w:t>
            </w:r>
            <w:sdt>
              <w:sdtPr>
                <w:rPr>
                  <w:rFonts w:cs="Arial"/>
                </w:rPr>
                <w:id w:val="-2002658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>NE</w:t>
            </w:r>
          </w:p>
        </w:tc>
      </w:tr>
      <w:tr w:rsidR="00287D0C" w14:paraId="5E7E3940" w14:textId="77777777" w:rsidTr="00287D0C">
        <w:tc>
          <w:tcPr>
            <w:tcW w:w="5207" w:type="dxa"/>
          </w:tcPr>
          <w:p w14:paraId="31B6183B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31CC5950" w14:textId="33C1149B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Pooblastilo Ministrstva za obrambo za izvajanje ukrepov varstva pred požarom </w:t>
            </w:r>
          </w:p>
        </w:tc>
        <w:tc>
          <w:tcPr>
            <w:tcW w:w="4502" w:type="dxa"/>
          </w:tcPr>
          <w:p w14:paraId="078B2FA7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01AFC821" w14:textId="77777777" w:rsidR="00287D0C" w:rsidRDefault="00287D0C" w:rsidP="00C93CCF">
            <w:pPr>
              <w:tabs>
                <w:tab w:val="left" w:pos="1083"/>
              </w:tabs>
              <w:rPr>
                <w:rFonts w:cs="Arial"/>
              </w:rPr>
            </w:pPr>
          </w:p>
          <w:p w14:paraId="4F9D3EC7" w14:textId="77777777" w:rsidR="00287D0C" w:rsidRDefault="0074173E" w:rsidP="00C93CCF">
            <w:pPr>
              <w:tabs>
                <w:tab w:val="left" w:pos="1083"/>
              </w:tabs>
              <w:rPr>
                <w:rFonts w:cs="Arial"/>
              </w:rPr>
            </w:pPr>
            <w:sdt>
              <w:sdtPr>
                <w:rPr>
                  <w:rFonts w:cs="Arial"/>
                </w:rPr>
                <w:id w:val="106445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 xml:space="preserve">DA                                              </w:t>
            </w:r>
            <w:sdt>
              <w:sdtPr>
                <w:rPr>
                  <w:rFonts w:cs="Arial"/>
                </w:rPr>
                <w:id w:val="1870956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7D0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87D0C">
              <w:rPr>
                <w:rFonts w:cs="Arial"/>
              </w:rPr>
              <w:t>NE</w:t>
            </w:r>
          </w:p>
        </w:tc>
      </w:tr>
    </w:tbl>
    <w:p w14:paraId="3FF7DB69" w14:textId="77777777" w:rsidR="00287D0C" w:rsidRDefault="00287D0C" w:rsidP="00287D0C">
      <w:pPr>
        <w:rPr>
          <w:rFonts w:cs="Arial"/>
        </w:rPr>
      </w:pPr>
    </w:p>
    <w:p w14:paraId="22A92D61" w14:textId="77777777" w:rsidR="00287D0C" w:rsidRDefault="00287D0C" w:rsidP="00287D0C">
      <w:pPr>
        <w:jc w:val="both"/>
        <w:rPr>
          <w:rFonts w:cs="Arial"/>
        </w:rPr>
      </w:pPr>
      <w:r>
        <w:rPr>
          <w:rFonts w:cs="Arial"/>
        </w:rPr>
        <w:t xml:space="preserve">Prilagamo seznam referenc uspešno zaključenih storitev </w:t>
      </w:r>
      <w:r w:rsidRPr="00287D0C">
        <w:rPr>
          <w:rFonts w:cs="Arial"/>
          <w:b/>
          <w:u w:val="single"/>
        </w:rPr>
        <w:t>in</w:t>
      </w:r>
      <w:r>
        <w:rPr>
          <w:rFonts w:cs="Arial"/>
        </w:rPr>
        <w:t xml:space="preserve"> dokazila skladno z zahtevami iz obrazca OBR – 2.06 (Pogoji za ugotavljanje sposobnosti in usposobljenosti ponudnika)</w:t>
      </w:r>
    </w:p>
    <w:tbl>
      <w:tblPr>
        <w:tblW w:w="1038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1484"/>
        <w:gridCol w:w="1812"/>
        <w:gridCol w:w="1318"/>
        <w:gridCol w:w="1555"/>
        <w:gridCol w:w="2268"/>
        <w:gridCol w:w="1449"/>
      </w:tblGrid>
      <w:tr w:rsidR="00287D0C" w:rsidRPr="00E85432" w14:paraId="372F50DB" w14:textId="77777777" w:rsidTr="00C93CCF">
        <w:trPr>
          <w:trHeight w:val="746"/>
        </w:trPr>
        <w:tc>
          <w:tcPr>
            <w:tcW w:w="494" w:type="dxa"/>
          </w:tcPr>
          <w:p w14:paraId="4F3E9ABC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484" w:type="dxa"/>
          </w:tcPr>
          <w:p w14:paraId="2FC2F67D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Naročnik oz. investitor (naziv, naslov)</w:t>
            </w:r>
          </w:p>
        </w:tc>
        <w:tc>
          <w:tcPr>
            <w:tcW w:w="1812" w:type="dxa"/>
          </w:tcPr>
          <w:p w14:paraId="6576EB3B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>Odgovorna oseba naročnika za naročilo (ime in priimek ter položaj odg. osebe, tel.</w:t>
            </w:r>
            <w:r>
              <w:rPr>
                <w:rFonts w:cs="Arial"/>
              </w:rPr>
              <w:t xml:space="preserve"> </w:t>
            </w:r>
            <w:r w:rsidRPr="00E85432">
              <w:rPr>
                <w:rFonts w:cs="Arial"/>
              </w:rPr>
              <w:t>štev.</w:t>
            </w:r>
            <w:r>
              <w:rPr>
                <w:rFonts w:cs="Arial"/>
              </w:rPr>
              <w:t>, e-naslov</w:t>
            </w:r>
            <w:r w:rsidRPr="00E85432">
              <w:rPr>
                <w:rFonts w:cs="Arial"/>
              </w:rPr>
              <w:t>)</w:t>
            </w:r>
          </w:p>
        </w:tc>
        <w:tc>
          <w:tcPr>
            <w:tcW w:w="1318" w:type="dxa"/>
          </w:tcPr>
          <w:p w14:paraId="1E2B1DC3" w14:textId="77777777" w:rsidR="00287D0C" w:rsidRPr="00E85432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1555" w:type="dxa"/>
          </w:tcPr>
          <w:p w14:paraId="772187D2" w14:textId="57A643D7" w:rsidR="00287D0C" w:rsidRDefault="00287D0C" w:rsidP="00C93CC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storitve </w:t>
            </w:r>
          </w:p>
          <w:p w14:paraId="5C647627" w14:textId="3998247E" w:rsidR="00287D0C" w:rsidRPr="00E85432" w:rsidRDefault="004A5DA1" w:rsidP="004A5DA1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navede se</w:t>
            </w:r>
            <w:r w:rsidR="00FE2C64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npr.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: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storitve koordinatorja za zagotavljanje varnosti in zdravja pri delu)</w:t>
            </w:r>
          </w:p>
        </w:tc>
        <w:tc>
          <w:tcPr>
            <w:tcW w:w="2268" w:type="dxa"/>
          </w:tcPr>
          <w:p w14:paraId="1515A18B" w14:textId="77777777" w:rsidR="00287D0C" w:rsidRPr="008304D6" w:rsidRDefault="00287D0C" w:rsidP="00C93CCF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</w:rPr>
              <w:t>Vrednost del posamezne investicije oz. investicijskega vzdrževanja objekta (referenčni projekt)</w:t>
            </w:r>
          </w:p>
          <w:p w14:paraId="79E31022" w14:textId="77777777" w:rsidR="00287D0C" w:rsidRPr="008304D6" w:rsidRDefault="00287D0C" w:rsidP="00C93CCF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</w:rPr>
              <w:t>(v EUR brez DDV)</w:t>
            </w:r>
          </w:p>
          <w:p w14:paraId="16EEE2DD" w14:textId="2186DDCC" w:rsidR="00287D0C" w:rsidRPr="00E85432" w:rsidRDefault="004A5DA1" w:rsidP="004A5DA1">
            <w:pPr>
              <w:jc w:val="center"/>
              <w:rPr>
                <w:rFonts w:cs="Arial"/>
              </w:rPr>
            </w:pPr>
            <w:r w:rsidRPr="008304D6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skupna vrednost investicije oz. investicijskega objekta)</w:t>
            </w:r>
          </w:p>
        </w:tc>
        <w:tc>
          <w:tcPr>
            <w:tcW w:w="1449" w:type="dxa"/>
          </w:tcPr>
          <w:p w14:paraId="6581EB29" w14:textId="77777777" w:rsidR="00287D0C" w:rsidRDefault="00287D0C" w:rsidP="00C93CCF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44276A8C" w14:textId="5B570424" w:rsidR="00287D0C" w:rsidRPr="00E85432" w:rsidRDefault="00287D0C" w:rsidP="00FE2C64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storitve)</w:t>
            </w:r>
          </w:p>
        </w:tc>
      </w:tr>
      <w:tr w:rsidR="00287D0C" w:rsidRPr="00E85432" w14:paraId="564A2D79" w14:textId="77777777" w:rsidTr="00C93CCF">
        <w:trPr>
          <w:trHeight w:val="552"/>
        </w:trPr>
        <w:tc>
          <w:tcPr>
            <w:tcW w:w="494" w:type="dxa"/>
          </w:tcPr>
          <w:p w14:paraId="2D3DACCA" w14:textId="77777777" w:rsidR="00287D0C" w:rsidRPr="00E85432" w:rsidRDefault="00287D0C" w:rsidP="00C93CCF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321A82F2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84" w:type="dxa"/>
          </w:tcPr>
          <w:p w14:paraId="3E1E5548" w14:textId="77777777" w:rsidR="00287D0C" w:rsidRDefault="00287D0C" w:rsidP="00C93CCF">
            <w:pPr>
              <w:rPr>
                <w:rFonts w:cs="Arial"/>
              </w:rPr>
            </w:pPr>
          </w:p>
          <w:p w14:paraId="2CBA7D0E" w14:textId="77777777" w:rsidR="00287D0C" w:rsidRDefault="00287D0C" w:rsidP="00C93CCF">
            <w:pPr>
              <w:rPr>
                <w:rFonts w:cs="Arial"/>
              </w:rPr>
            </w:pPr>
          </w:p>
          <w:p w14:paraId="095C4A05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812" w:type="dxa"/>
          </w:tcPr>
          <w:p w14:paraId="349063AE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318" w:type="dxa"/>
          </w:tcPr>
          <w:p w14:paraId="224CD717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555" w:type="dxa"/>
          </w:tcPr>
          <w:p w14:paraId="78E44EC4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2268" w:type="dxa"/>
          </w:tcPr>
          <w:p w14:paraId="69AEA4FE" w14:textId="77777777" w:rsidR="00287D0C" w:rsidRPr="00E85432" w:rsidRDefault="00287D0C" w:rsidP="00C93CCF">
            <w:pPr>
              <w:rPr>
                <w:rFonts w:cs="Arial"/>
              </w:rPr>
            </w:pPr>
          </w:p>
        </w:tc>
        <w:tc>
          <w:tcPr>
            <w:tcW w:w="1449" w:type="dxa"/>
          </w:tcPr>
          <w:p w14:paraId="6BFCA4C6" w14:textId="77777777" w:rsidR="00287D0C" w:rsidRPr="00E85432" w:rsidRDefault="00287D0C" w:rsidP="00C93CCF">
            <w:pPr>
              <w:rPr>
                <w:rFonts w:cs="Arial"/>
              </w:rPr>
            </w:pPr>
          </w:p>
        </w:tc>
      </w:tr>
    </w:tbl>
    <w:p w14:paraId="4B7B2DFE" w14:textId="6F8D473F" w:rsidR="00287D0C" w:rsidRDefault="00287D0C" w:rsidP="00287D0C">
      <w:pPr>
        <w:jc w:val="both"/>
        <w:rPr>
          <w:rFonts w:cs="Arial"/>
        </w:rPr>
      </w:pPr>
    </w:p>
    <w:p w14:paraId="4FA049C8" w14:textId="77777777" w:rsidR="00287D0C" w:rsidRPr="00E85432" w:rsidRDefault="00287D0C" w:rsidP="00287D0C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1F5C6F66" w14:textId="77777777" w:rsidR="00287D0C" w:rsidRDefault="00287D0C" w:rsidP="00287D0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    Po</w:t>
      </w:r>
      <w:r w:rsidRPr="00E85432">
        <w:rPr>
          <w:rFonts w:cs="Arial"/>
        </w:rPr>
        <w:t>dpis zakonitega zastopnika</w:t>
      </w:r>
    </w:p>
    <w:p w14:paraId="0A7B78AC" w14:textId="2B6B6427" w:rsidR="009B3368" w:rsidRDefault="00287D0C" w:rsidP="009B3368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ponudbe, s katero se prijavljamo na razpis za izvedbo javnega naročila.</w:t>
      </w:r>
      <w:r>
        <w:rPr>
          <w:rFonts w:cs="Arial"/>
          <w:i/>
        </w:rPr>
        <w:t xml:space="preserve"> V primeru pomanjkanja prostora, se obrazec ustrezno prilagodi. </w:t>
      </w:r>
    </w:p>
    <w:p w14:paraId="51EDE689" w14:textId="6D7EFA78" w:rsidR="00D64995" w:rsidRPr="00D64995" w:rsidRDefault="00D64995" w:rsidP="009B3368">
      <w:pPr>
        <w:jc w:val="both"/>
        <w:rPr>
          <w:i/>
          <w:u w:val="single"/>
        </w:rPr>
      </w:pPr>
      <w:r w:rsidRPr="00D64995">
        <w:rPr>
          <w:i/>
          <w:u w:val="single"/>
        </w:rPr>
        <w:t xml:space="preserve">Opomba: Ponudnik mora skladno z obrazcem OBR – 2.06 (Pogoji za ugotavljanje sposobnosti in usposobljenosti ponudnika) nominirati </w:t>
      </w:r>
      <w:r w:rsidR="00F920C3">
        <w:rPr>
          <w:i/>
          <w:u w:val="single"/>
        </w:rPr>
        <w:t xml:space="preserve">najmanj </w:t>
      </w:r>
      <w:r w:rsidRPr="00D64995">
        <w:rPr>
          <w:i/>
          <w:u w:val="single"/>
        </w:rPr>
        <w:t xml:space="preserve">2 (dva) </w:t>
      </w:r>
      <w:r>
        <w:rPr>
          <w:i/>
          <w:u w:val="single"/>
        </w:rPr>
        <w:t>koordinatorja za zagotavljanje varnosti in zdravja pri delu</w:t>
      </w:r>
      <w:r w:rsidRPr="00D64995">
        <w:rPr>
          <w:i/>
          <w:u w:val="single"/>
        </w:rPr>
        <w:t xml:space="preserve">. Na podlagi navedenega ponudnik podvoji (kopira) navedeni obrazec. </w:t>
      </w:r>
    </w:p>
    <w:sectPr w:rsidR="00D64995" w:rsidRPr="00D64995" w:rsidSect="00001218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0503D" w14:textId="77777777" w:rsidR="00C93CCF" w:rsidRDefault="00C93CCF">
      <w:r>
        <w:separator/>
      </w:r>
    </w:p>
  </w:endnote>
  <w:endnote w:type="continuationSeparator" w:id="0">
    <w:p w14:paraId="3F5B61FB" w14:textId="77777777" w:rsidR="00C93CCF" w:rsidRDefault="00C93CCF">
      <w:r>
        <w:continuationSeparator/>
      </w:r>
    </w:p>
  </w:endnote>
  <w:endnote w:type="continuationNotice" w:id="1">
    <w:p w14:paraId="39852B3B" w14:textId="77777777" w:rsidR="00EA2A39" w:rsidRDefault="00EA2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1A91A" w14:textId="2EB37F20" w:rsidR="00C93CCF" w:rsidRPr="003A669E" w:rsidRDefault="00C93CCF" w:rsidP="00001218">
    <w:pPr>
      <w:pStyle w:val="Noga"/>
      <w:pBdr>
        <w:top w:val="single" w:sz="4" w:space="1" w:color="auto"/>
      </w:pBdr>
      <w:rPr>
        <w:rFonts w:ascii="Arial" w:hAnsi="Arial" w:cs="Arial"/>
        <w:sz w:val="22"/>
        <w:szCs w:val="22"/>
      </w:rPr>
    </w:pP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tab/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PAGE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>
      <w:rPr>
        <w:rStyle w:val="tevilkastrani"/>
        <w:rFonts w:ascii="Arial" w:hAnsi="Arial" w:cs="Arial"/>
        <w:noProof/>
        <w:sz w:val="22"/>
        <w:szCs w:val="22"/>
      </w:rPr>
      <w:t>4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  <w:r w:rsidRPr="003A669E">
      <w:rPr>
        <w:rStyle w:val="tevilkastrani"/>
        <w:rFonts w:ascii="Arial" w:hAnsi="Arial" w:cs="Arial"/>
        <w:sz w:val="22"/>
        <w:szCs w:val="22"/>
      </w:rPr>
      <w:t xml:space="preserve"> / </w:t>
    </w:r>
    <w:r w:rsidRPr="003A669E">
      <w:rPr>
        <w:rStyle w:val="tevilkastrani"/>
        <w:rFonts w:ascii="Arial" w:hAnsi="Arial" w:cs="Arial"/>
        <w:sz w:val="22"/>
        <w:szCs w:val="22"/>
      </w:rPr>
      <w:fldChar w:fldCharType="begin"/>
    </w:r>
    <w:r w:rsidRPr="003A669E">
      <w:rPr>
        <w:rStyle w:val="tevilkastrani"/>
        <w:rFonts w:ascii="Arial" w:hAnsi="Arial" w:cs="Arial"/>
        <w:sz w:val="22"/>
        <w:szCs w:val="22"/>
      </w:rPr>
      <w:instrText xml:space="preserve"> NUMPAGES </w:instrText>
    </w:r>
    <w:r w:rsidRPr="003A669E">
      <w:rPr>
        <w:rStyle w:val="tevilkastrani"/>
        <w:rFonts w:ascii="Arial" w:hAnsi="Arial" w:cs="Arial"/>
        <w:sz w:val="22"/>
        <w:szCs w:val="22"/>
      </w:rPr>
      <w:fldChar w:fldCharType="separate"/>
    </w:r>
    <w:r>
      <w:rPr>
        <w:rStyle w:val="tevilkastrani"/>
        <w:rFonts w:ascii="Arial" w:hAnsi="Arial" w:cs="Arial"/>
        <w:noProof/>
        <w:sz w:val="22"/>
        <w:szCs w:val="22"/>
      </w:rPr>
      <w:t>4</w:t>
    </w:r>
    <w:r w:rsidRPr="003A669E">
      <w:rPr>
        <w:rStyle w:val="tevilkastrani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C93CCF" w:rsidRPr="00A1445A" w14:paraId="7F63B023" w14:textId="77777777" w:rsidTr="00A1445A">
      <w:tc>
        <w:tcPr>
          <w:tcW w:w="4605" w:type="dxa"/>
          <w:shd w:val="clear" w:color="auto" w:fill="auto"/>
        </w:tcPr>
        <w:p w14:paraId="10F59D54" w14:textId="203AA6ED" w:rsidR="00C93CCF" w:rsidRPr="005A785E" w:rsidRDefault="00C93CCF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9A1631A" w14:textId="186C7626" w:rsidR="00C93CCF" w:rsidRPr="00A1445A" w:rsidRDefault="00C93CCF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2E692ACC" w14:textId="77777777" w:rsidR="00C93CCF" w:rsidRPr="00FC6CF0" w:rsidRDefault="00C93CCF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AF13A" w14:textId="77777777" w:rsidR="00C93CCF" w:rsidRDefault="00C93CCF">
      <w:r>
        <w:separator/>
      </w:r>
    </w:p>
  </w:footnote>
  <w:footnote w:type="continuationSeparator" w:id="0">
    <w:p w14:paraId="636E09DD" w14:textId="77777777" w:rsidR="00C93CCF" w:rsidRDefault="00C93CCF">
      <w:r>
        <w:continuationSeparator/>
      </w:r>
    </w:p>
  </w:footnote>
  <w:footnote w:type="continuationNotice" w:id="1">
    <w:p w14:paraId="2B50CFBF" w14:textId="77777777" w:rsidR="00EA2A39" w:rsidRDefault="00EA2A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93CCF" w:rsidRPr="00A1445A" w14:paraId="0A80556E" w14:textId="77777777" w:rsidTr="00C93CCF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3BD09B95" w14:textId="77777777" w:rsidR="00C93CCF" w:rsidRPr="00A04B00" w:rsidRDefault="00C93CCF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CED6C55" w14:textId="77777777" w:rsidR="00C93CCF" w:rsidRPr="00A04B00" w:rsidRDefault="00C93CCF" w:rsidP="003A669E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B61E47A" w14:textId="77777777" w:rsidR="00C93CCF" w:rsidRPr="00A04B00" w:rsidRDefault="00C93CCF" w:rsidP="003A669E">
          <w:pPr>
            <w:ind w:right="6"/>
            <w:rPr>
              <w:rFonts w:cs="Arial"/>
              <w:color w:val="000000"/>
              <w:spacing w:val="-2"/>
            </w:rPr>
          </w:pPr>
        </w:p>
        <w:p w14:paraId="0586EFDF" w14:textId="77777777" w:rsidR="00C93CCF" w:rsidRPr="00C0552D" w:rsidRDefault="00C93CCF" w:rsidP="003A669E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24ACDF6F" w14:textId="77777777" w:rsidR="00C93CCF" w:rsidRPr="00C0552D" w:rsidRDefault="00C93CCF" w:rsidP="003A669E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7045941" w14:textId="77777777" w:rsidR="00C93CCF" w:rsidRPr="00A1445A" w:rsidRDefault="00C93CCF" w:rsidP="003A669E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52E8309" wp14:editId="4465E44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CE0C15F" w14:textId="77777777" w:rsidR="00C93CCF" w:rsidRDefault="00C93CCF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5671A2C" w14:textId="77777777" w:rsidR="00C93CCF" w:rsidRPr="00A1445A" w:rsidRDefault="00C93CCF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0F6400D3" w14:textId="77777777" w:rsidR="00C93CCF" w:rsidRPr="00A1445A" w:rsidRDefault="00C93CCF" w:rsidP="003A669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93CCF" w:rsidRPr="00703B8F" w14:paraId="646A86BE" w14:textId="77777777" w:rsidTr="00C93CCF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85A07F7" w14:textId="77777777" w:rsidR="00C93CCF" w:rsidRPr="00703B8F" w:rsidRDefault="00C93CCF" w:rsidP="003A669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0F098F9" w14:textId="77777777" w:rsidR="00C93CCF" w:rsidRPr="00703B8F" w:rsidRDefault="00C93CCF" w:rsidP="003A669E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1929673E" w14:textId="77777777" w:rsidR="00C93CCF" w:rsidRPr="00703B8F" w:rsidRDefault="00C93CCF" w:rsidP="003A669E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03B8F">
            <w:rPr>
              <w:rFonts w:ascii="Arial" w:hAnsi="Arial" w:cs="Arial"/>
              <w:sz w:val="16"/>
              <w:szCs w:val="16"/>
            </w:rPr>
            <w:t>OBR – 2.11</w:t>
          </w:r>
        </w:p>
      </w:tc>
    </w:tr>
  </w:tbl>
  <w:p w14:paraId="65C02354" w14:textId="77777777" w:rsidR="00C93CCF" w:rsidRDefault="00C93CCF" w:rsidP="003A669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C93CCF" w:rsidRPr="00A1445A" w14:paraId="3E872E4E" w14:textId="77777777" w:rsidTr="0040409C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D90EBDD" w14:textId="77777777" w:rsidR="00C93CCF" w:rsidRPr="00A04B00" w:rsidRDefault="00C93CC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BB54690" w14:textId="77777777" w:rsidR="00C93CCF" w:rsidRPr="00A04B00" w:rsidRDefault="00C93CCF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5460F4E0" w14:textId="77777777" w:rsidR="00C93CCF" w:rsidRPr="00A04B00" w:rsidRDefault="00C93CCF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69F2B2A" w14:textId="77777777" w:rsidR="00C93CCF" w:rsidRPr="00C0552D" w:rsidRDefault="00C93CCF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347B26A" w14:textId="77777777" w:rsidR="00C93CCF" w:rsidRPr="00C0552D" w:rsidRDefault="00C93CCF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0946347" w14:textId="77777777" w:rsidR="00C93CCF" w:rsidRPr="00A1445A" w:rsidRDefault="00C93CCF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13F298B6" wp14:editId="5CD944B3">
                <wp:extent cx="619125" cy="714375"/>
                <wp:effectExtent l="0" t="0" r="9525" b="9525"/>
                <wp:docPr id="5" name="Slika 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7B15B4E" w14:textId="77777777" w:rsidR="00C93CCF" w:rsidRDefault="00C93CC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A08A83B" w14:textId="77777777" w:rsidR="00C93CCF" w:rsidRPr="00A1445A" w:rsidRDefault="00C93CCF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392AEB07" w14:textId="77777777" w:rsidR="00C93CCF" w:rsidRPr="00A1445A" w:rsidRDefault="00C93CCF" w:rsidP="009466BC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1A58C1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93CCF" w:rsidRPr="00703B8F" w14:paraId="2D6B440E" w14:textId="77777777" w:rsidTr="0040409C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63083A1B" w14:textId="77777777" w:rsidR="00C93CCF" w:rsidRPr="00D20ADE" w:rsidRDefault="00C93CCF" w:rsidP="0040409C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D20AD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4DA9FA7F" w14:textId="77777777" w:rsidR="00C93CCF" w:rsidRPr="00D20ADE" w:rsidRDefault="00C93CCF" w:rsidP="0040409C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0CFBA811" w14:textId="77777777" w:rsidR="00C93CCF" w:rsidRPr="00D20ADE" w:rsidRDefault="00C93CCF" w:rsidP="003A37C9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11</w:t>
          </w:r>
        </w:p>
      </w:tc>
    </w:tr>
  </w:tbl>
  <w:p w14:paraId="071EA98D" w14:textId="77777777" w:rsidR="00C93CCF" w:rsidRPr="00FC6CF0" w:rsidRDefault="00C93CCF" w:rsidP="00001218">
    <w:pPr>
      <w:pStyle w:val="Glava"/>
      <w:rPr>
        <w:rFonts w:ascii="Arial" w:hAnsi="Arial" w:cs="Arial"/>
        <w:sz w:val="2"/>
        <w:szCs w:val="2"/>
      </w:rPr>
    </w:pPr>
  </w:p>
  <w:p w14:paraId="3E5B3F3E" w14:textId="77777777" w:rsidR="00C93CCF" w:rsidRPr="00FC6CF0" w:rsidRDefault="00C93CCF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4583"/>
    <w:rsid w:val="000D76C2"/>
    <w:rsid w:val="000E1875"/>
    <w:rsid w:val="000E41E1"/>
    <w:rsid w:val="000E7050"/>
    <w:rsid w:val="000F6DA7"/>
    <w:rsid w:val="00101B68"/>
    <w:rsid w:val="00112D23"/>
    <w:rsid w:val="00112DCB"/>
    <w:rsid w:val="00114401"/>
    <w:rsid w:val="0012533E"/>
    <w:rsid w:val="001314C1"/>
    <w:rsid w:val="001352C1"/>
    <w:rsid w:val="0014021F"/>
    <w:rsid w:val="00164488"/>
    <w:rsid w:val="00165FC3"/>
    <w:rsid w:val="00166414"/>
    <w:rsid w:val="0017296F"/>
    <w:rsid w:val="00174BFE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F2089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87D0C"/>
    <w:rsid w:val="0029771B"/>
    <w:rsid w:val="002A6A46"/>
    <w:rsid w:val="002B28E0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45049"/>
    <w:rsid w:val="004527D6"/>
    <w:rsid w:val="00453A4E"/>
    <w:rsid w:val="00455EB9"/>
    <w:rsid w:val="004720C5"/>
    <w:rsid w:val="0047643E"/>
    <w:rsid w:val="004801D0"/>
    <w:rsid w:val="004A0508"/>
    <w:rsid w:val="004A5DA1"/>
    <w:rsid w:val="004B065E"/>
    <w:rsid w:val="004D3C90"/>
    <w:rsid w:val="004D6B75"/>
    <w:rsid w:val="004F7C1C"/>
    <w:rsid w:val="0051745B"/>
    <w:rsid w:val="005179FF"/>
    <w:rsid w:val="005255EB"/>
    <w:rsid w:val="00525B8A"/>
    <w:rsid w:val="005316C0"/>
    <w:rsid w:val="00534784"/>
    <w:rsid w:val="00537622"/>
    <w:rsid w:val="005608A6"/>
    <w:rsid w:val="005724B4"/>
    <w:rsid w:val="005753D9"/>
    <w:rsid w:val="005770ED"/>
    <w:rsid w:val="0058399F"/>
    <w:rsid w:val="00587665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725C3"/>
    <w:rsid w:val="00696883"/>
    <w:rsid w:val="006A03BB"/>
    <w:rsid w:val="006A7840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73E"/>
    <w:rsid w:val="00741DF3"/>
    <w:rsid w:val="00743912"/>
    <w:rsid w:val="00767A5A"/>
    <w:rsid w:val="00780396"/>
    <w:rsid w:val="0078319E"/>
    <w:rsid w:val="00783525"/>
    <w:rsid w:val="0078751F"/>
    <w:rsid w:val="00787607"/>
    <w:rsid w:val="007D302C"/>
    <w:rsid w:val="007D4174"/>
    <w:rsid w:val="007E0866"/>
    <w:rsid w:val="007E31E3"/>
    <w:rsid w:val="007F23E7"/>
    <w:rsid w:val="007F3757"/>
    <w:rsid w:val="007F4AC2"/>
    <w:rsid w:val="00814D34"/>
    <w:rsid w:val="008155E7"/>
    <w:rsid w:val="00824D1D"/>
    <w:rsid w:val="00832CC9"/>
    <w:rsid w:val="00833AC6"/>
    <w:rsid w:val="00834215"/>
    <w:rsid w:val="00843739"/>
    <w:rsid w:val="00847017"/>
    <w:rsid w:val="00856C50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A2C4A"/>
    <w:rsid w:val="00BB145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46100"/>
    <w:rsid w:val="00C468BF"/>
    <w:rsid w:val="00C52CE4"/>
    <w:rsid w:val="00C565DD"/>
    <w:rsid w:val="00C64A95"/>
    <w:rsid w:val="00C82B34"/>
    <w:rsid w:val="00C93CCF"/>
    <w:rsid w:val="00C9531D"/>
    <w:rsid w:val="00C97729"/>
    <w:rsid w:val="00CB008E"/>
    <w:rsid w:val="00CB0D95"/>
    <w:rsid w:val="00CD61B2"/>
    <w:rsid w:val="00CD7808"/>
    <w:rsid w:val="00CE2A15"/>
    <w:rsid w:val="00CF12FC"/>
    <w:rsid w:val="00CF6111"/>
    <w:rsid w:val="00D05C1E"/>
    <w:rsid w:val="00D06278"/>
    <w:rsid w:val="00D1074C"/>
    <w:rsid w:val="00D2343D"/>
    <w:rsid w:val="00D278D4"/>
    <w:rsid w:val="00D42CF0"/>
    <w:rsid w:val="00D579F3"/>
    <w:rsid w:val="00D64995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F116B"/>
    <w:rsid w:val="00DF3D50"/>
    <w:rsid w:val="00E029F3"/>
    <w:rsid w:val="00E02C2C"/>
    <w:rsid w:val="00E0340C"/>
    <w:rsid w:val="00E261C4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2A39"/>
    <w:rsid w:val="00EA7B9C"/>
    <w:rsid w:val="00EB0DA9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5355"/>
    <w:rsid w:val="00F70030"/>
    <w:rsid w:val="00F70BB8"/>
    <w:rsid w:val="00F71C13"/>
    <w:rsid w:val="00F758D0"/>
    <w:rsid w:val="00F8091E"/>
    <w:rsid w:val="00F920C3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4b5e79a-161e-4f4f-95e3-8c5cd0f50b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A90D198-1915-487D-96CF-2FFA75C6DB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4b5e79a-161e-4f4f-95e3-8c5cd0f50b65"/>
    <ds:schemaRef ds:uri="http://schemas.microsoft.com/office/infopath/2007/PartnerControls"/>
    <ds:schemaRef ds:uri="6a4cc071-bd85-44c5-acc7-68a9b922d49c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E78E50-5F3F-428C-95A4-F7EBEE3A0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9F837C-F42C-4D7D-B29A-083C31B9C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103</TotalTime>
  <Pages>4</Pages>
  <Words>914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7266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8</cp:revision>
  <cp:lastPrinted>2016-01-04T14:35:00Z</cp:lastPrinted>
  <dcterms:created xsi:type="dcterms:W3CDTF">2021-04-23T09:52:00Z</dcterms:created>
  <dcterms:modified xsi:type="dcterms:W3CDTF">2022-05-20T10:07:00Z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